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F4DE2" w:rsidR="001349C2" w:rsidP="001349C2" w:rsidRDefault="001349C2" w14:paraId="11A21C33" w14:textId="77777777">
      <w:pPr>
        <w:spacing w:after="0"/>
        <w15:collapsed w:val="false"/>
        <w:rPr>
          <w:rStyle w:val="PozadinaSvijetloZelena"/>
          <w:noProof w:val="false"/>
          <w:shd w:val="clear" w:color="auto" w:fill="auto"/>
        </w:rPr>
      </w:pPr>
      <w:r w:rsidRPr="00BF4DE2">
        <w:rPr>
          <w:rStyle w:val="PozadinaSvijetloZelena"/>
          <w:noProof w:val="false"/>
          <w:shd w:val="clear" w:color="auto" w:fill="auto"/>
        </w:rPr>
        <w:t>REPUBLIKA HRVATSKA</w:t>
      </w:r>
    </w:p>
    <w:p w:rsidRPr="00BF4DE2" w:rsidR="001349C2" w:rsidP="001349C2" w:rsidRDefault="001C316C" w14:paraId="13208D5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C316C">
            <w:rPr>
              <w:rStyle w:val="eSPISCCParagraphDefaultFont"/>
              <w:rFonts w:eastAsiaTheme="minorHAnsi"/>
            </w:rPr>
            <w:t>Općinski sud u Splitu - Stalna služba u Sinju</w:t>
          </w:r>
        </w:sdtContent>
      </w:sdt>
      <w:r w:rsidRPr="00BF4DE2" w:rsidR="001349C2">
        <w:rPr>
          <w:rStyle w:val="PozadinaSvijetloZelena"/>
          <w:noProof w:val="false"/>
          <w:shd w:val="clear" w:color="auto" w:fill="auto"/>
        </w:rPr>
        <w:t xml:space="preserve"> </w:t>
      </w:r>
    </w:p>
    <w:p w:rsidRPr="00BF4DE2" w:rsidR="005D2A7B" w:rsidP="001349C2" w:rsidRDefault="001C316C" w14:paraId="62DC3BDE"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C316C">
            <w:rPr>
              <w:rStyle w:val="eSPISCCParagraphDefaultFont"/>
              <w:rFonts w:eastAsiaTheme="minorHAnsi"/>
            </w:rPr>
            <w:t>Put Petrovca 3</w:t>
          </w:r>
        </w:sdtContent>
      </w:sdt>
      <w:r w:rsidRPr="00BF4DE2" w:rsidR="001349C2">
        <w:rPr>
          <w:rStyle w:val="PozadinaSvijetloZelena"/>
          <w:noProof w:val="false"/>
          <w:shd w:val="clear" w:color="auto" w:fill="auto"/>
        </w:rPr>
        <w:t xml:space="preserve"> </w:t>
      </w:r>
      <w:r w:rsidRPr="00BF4DE2" w:rsidR="005D2A7B">
        <w:rPr>
          <w:rStyle w:val="PozadinaSvijetloZelena"/>
          <w:noProof w:val="false"/>
          <w:shd w:val="clear" w:color="auto" w:fill="auto"/>
        </w:rPr>
        <w:t xml:space="preserve"> </w:t>
      </w:r>
    </w:p>
    <w:p w:rsidR="00E709C9" w:rsidP="00E709C9" w:rsidRDefault="001C316C" w14:paraId="35F1A2FE"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C316C">
            <w:rPr>
              <w:rStyle w:val="eSPISCCParagraphDefaultFont"/>
              <w:rFonts w:eastAsiaTheme="minorHAnsi"/>
            </w:rPr>
            <w:t>21230</w:t>
          </w:r>
        </w:sdtContent>
      </w:sdt>
      <w:r w:rsidRPr="00BF4DE2"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C316C">
            <w:rPr>
              <w:rStyle w:val="eSPISCCParagraphDefaultFont"/>
              <w:rFonts w:eastAsiaTheme="minorHAnsi"/>
            </w:rPr>
            <w:t>Sinj</w:t>
          </w:r>
        </w:sdtContent>
      </w:sdt>
      <w:r w:rsidRPr="00BF4DE2" w:rsidR="001349C2">
        <w:t xml:space="preserve"> </w:t>
      </w:r>
    </w:p>
    <w:p w:rsidR="00E709C9" w:rsidP="00E709C9" w:rsidRDefault="00E709C9" w14:paraId="1206C0F8" w14:textId="77777777">
      <w:pPr>
        <w:spacing w:after="0"/>
      </w:pPr>
    </w:p>
    <w:p w:rsidR="00CD6A12" w:rsidP="00E709C9" w:rsidRDefault="00CD6A12" w14:paraId="2825A3A4" w14:textId="77777777">
      <w:pPr>
        <w:spacing w:after="0"/>
        <w:jc w:val="right"/>
        <w:rPr>
          <w:rStyle w:val="PozadinaSvijetloCrvena"/>
          <w:noProof w:val="false"/>
          <w:shd w:val="clear" w:color="auto" w:fill="auto"/>
        </w:rPr>
      </w:pPr>
    </w:p>
    <w:p w:rsidRPr="00BF4DE2" w:rsidR="009F44DD" w:rsidP="00E709C9" w:rsidRDefault="009F44DD" w14:paraId="4703913C"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1835100914"/>
          <w:placeholder>
            <w:docPart w:val="4C1EFAA467444E53AB86DCED71A6F7A3"/>
          </w:placeholder>
          <w:dataBinding w:xpath="/icms/DomainObject.Predmet.OznakaBroj/derivirana_varijabla[@naziv='DomainObject.Predmet.OznakaBroj_1']" w:storeItemID="{100293BC-3C9C-4740-99C7-73F5E9006100}"/>
          <w:text/>
        </w:sdtPr>
        <w:sdtEndPr>
          <w:rPr>
            <w:rStyle w:val="eSPISCCParagraphDefaultFont"/>
          </w:rPr>
        </w:sdtEndPr>
        <w:sdtContent>
          <w:r w:rsidRPr="001C316C" w:rsidR="001C316C">
            <w:rPr>
              <w:rStyle w:val="eSPISCCParagraphDefaultFont"/>
              <w:rFonts w:eastAsiaTheme="minorHAnsi"/>
            </w:rPr>
            <w:t>P-3888/2024</w:t>
          </w:r>
        </w:sdtContent>
      </w:sdt>
    </w:p>
    <w:p w:rsidRPr="00BF4DE2" w:rsidR="00D81ABB" w:rsidP="00D81ABB" w:rsidRDefault="00D81ABB" w14:paraId="6EE78FA6" w14:textId="77777777">
      <w:pPr>
        <w:pStyle w:val="Naslovdokumenta"/>
        <w:suppressAutoHyphens/>
        <w:spacing w:before="0" w:after="0"/>
      </w:pPr>
    </w:p>
    <w:p w:rsidRPr="00BF4DE2" w:rsidR="00D81ABB" w:rsidP="00D81ABB" w:rsidRDefault="00D81ABB" w14:paraId="447EBFE0" w14:textId="77777777">
      <w:pPr>
        <w:pStyle w:val="Poetniodjeljak"/>
        <w:spacing w:before="0" w:after="0"/>
      </w:pPr>
      <w:r w:rsidRPr="00BF4DE2">
        <w:t>PRAVNA STVAR:</w:t>
      </w:r>
    </w:p>
    <w:p w:rsidRPr="00EE54E8" w:rsidR="00B7371E" w:rsidP="00B7371E" w:rsidRDefault="00B7371E" w14:paraId="4D93D5DB" w14:textId="77777777">
      <w:pPr>
        <w:tabs>
          <w:tab w:val="left" w:pos="1560"/>
        </w:tabs>
        <w:spacing w:after="0"/>
        <w:rPr>
          <w:noProof/>
        </w:rPr>
      </w:pPr>
      <w:r w:rsidRPr="00EE54E8">
        <w:rPr>
          <w:noProof/>
        </w:rPr>
        <w:t>TUŽITELJ:</w:t>
      </w:r>
      <w:r w:rsidRPr="00EE54E8">
        <w:rPr>
          <w:noProof/>
        </w:rPr>
        <w:tab/>
      </w:r>
      <w:sdt>
        <w:sdtPr>
          <w:rPr>
            <w:rStyle w:val="eSPISCCParagraphDefaultFont"/>
            <w:rFonts w:eastAsiaTheme="minorHAnsi"/>
          </w:rPr>
          <w:alias w:val="Tužitelj (identifikacija, OIB, adresa)"/>
          <w:tag w:val="DomainObject.Predmet.StrankaFormatedWithAdressOIB_1"/>
          <w:id w:val="-2113194559"/>
          <w:placeholder>
            <w:docPart w:val="76CE2C54DDDC466DA7401D5D29A02F96"/>
          </w:placeholder>
          <w:dataBinding w:xpath="/icms/DomainObject.Predmet.StrankaFormatedWithAdressOIB/derivirana_varijabla[@naziv='DomainObject.Predmet.StrankaFormatedWithAdressOIB_1']" w:storeItemID="{100293BC-3C9C-4740-99C7-73F5E9006100}"/>
          <w:text w:multiLine="true"/>
        </w:sdtPr>
        <w:sdtEndPr>
          <w:rPr>
            <w:rStyle w:val="eSPISCCParagraphDefaultFont"/>
          </w:rPr>
        </w:sdtEndPr>
        <w:sdtContent>
          <w:r w:rsidRPr="001C316C" w:rsidR="001C316C">
            <w:rPr>
              <w:rStyle w:val="eSPISCCParagraphDefaultFont"/>
              <w:rFonts w:eastAsiaTheme="minorHAnsi"/>
            </w:rPr>
            <w:t xml:space="preserve"> STANISLAV  ČOVO, OIB 57631135482, Karakašica 123., 21230 Karakašica</w:t>
          </w:r>
        </w:sdtContent>
      </w:sdt>
      <w:r w:rsidRPr="00EE54E8">
        <w:rPr>
          <w:noProof/>
        </w:rPr>
        <w:t xml:space="preserve"> </w:t>
      </w:r>
    </w:p>
    <w:p w:rsidRPr="00EE54E8" w:rsidR="00B7371E" w:rsidP="00B7371E" w:rsidRDefault="00B7371E" w14:paraId="3B801876" w14:textId="77777777">
      <w:pPr>
        <w:tabs>
          <w:tab w:val="left" w:pos="1560"/>
        </w:tabs>
        <w:spacing w:after="0"/>
        <w:rPr>
          <w:noProof/>
        </w:rPr>
      </w:pPr>
      <w:r w:rsidRPr="00EE54E8">
        <w:rPr>
          <w:noProof/>
        </w:rPr>
        <w:t>TUŽENIK:</w:t>
      </w:r>
      <w:r w:rsidRPr="00EE54E8">
        <w:rPr>
          <w:noProof/>
        </w:rPr>
        <w:tab/>
      </w:r>
      <w:sdt>
        <w:sdtPr>
          <w:rPr>
            <w:rStyle w:val="eSPISCCParagraphDefaultFont"/>
            <w:rFonts w:eastAsiaTheme="minorHAnsi"/>
          </w:rPr>
          <w:alias w:val="Tuženik (identifikacija, OIB, adresa)"/>
          <w:tag w:val="DomainObject.Predmet.ProtustrankaFormatedWithAdressOIB_1"/>
          <w:id w:val="2015877573"/>
          <w:placeholder>
            <w:docPart w:val="50898621949F49D1B69E128328C9E140"/>
          </w:placeholder>
          <w:dataBinding w:xpath="/icms/DomainObject.Predmet.ProtustrankaFormatedWithAdressOIB/derivirana_varijabla[@naziv='DomainObject.Predmet.ProtustrankaFormatedWithAdressOIB_1']" w:storeItemID="{100293BC-3C9C-4740-99C7-73F5E9006100}"/>
          <w:text w:multiLine="true"/>
        </w:sdtPr>
        <w:sdtEndPr>
          <w:rPr>
            <w:rStyle w:val="eSPISCCParagraphDefaultFont"/>
          </w:rPr>
        </w:sdtEndPr>
        <w:sdtContent>
          <w:r w:rsidRPr="001C316C" w:rsidR="001C316C">
            <w:rPr>
              <w:rStyle w:val="eSPISCCParagraphDefaultFont"/>
              <w:rFonts w:eastAsiaTheme="minorHAnsi"/>
            </w:rPr>
            <w:t xml:space="preserve">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w:t>
          </w:r>
        </w:sdtContent>
      </w:sdt>
      <w:r w:rsidRPr="00EE54E8">
        <w:rPr>
          <w:noProof/>
        </w:rPr>
        <w:t xml:space="preserve"> </w:t>
      </w:r>
    </w:p>
    <w:p w:rsidRPr="00EE54E8" w:rsidR="00B7371E" w:rsidP="00B7371E" w:rsidRDefault="00B7371E" w14:paraId="3C3741E8" w14:textId="77777777">
      <w:pPr>
        <w:tabs>
          <w:tab w:val="left" w:pos="1560"/>
        </w:tabs>
        <w:spacing w:after="0"/>
        <w:rPr>
          <w:noProof/>
        </w:rPr>
      </w:pPr>
      <w:r w:rsidRPr="00EE54E8">
        <w:rPr>
          <w:noProof/>
        </w:rPr>
        <w:t>RADI:</w:t>
      </w:r>
      <w:r w:rsidRPr="00EE54E8">
        <w:rPr>
          <w:noProof/>
        </w:rPr>
        <w:tab/>
      </w:r>
      <w:sdt>
        <w:sdtPr>
          <w:rPr>
            <w:rStyle w:val="eSPISCCParagraphDefaultFont"/>
            <w:rFonts w:eastAsiaTheme="minorHAnsi"/>
          </w:rPr>
          <w:alias w:val="Radi (naziv vrste spora)"/>
          <w:tag w:val="DomainObject.Predmet.VrstaSpora.Naziv_1"/>
          <w:id w:val="-1491097621"/>
          <w:placeholder>
            <w:docPart w:val="E7EE277C26EA4993A50C163A4FB28F69"/>
          </w:placeholder>
          <w:dataBinding w:xpath="/icms/DomainObject.Predmet.VrstaSpora.Naziv/derivirana_varijabla[@naziv='DomainObject.Predmet.VrstaSpora.Naziv_1']" w:storeItemID="{100293BC-3C9C-4740-99C7-73F5E9006100}"/>
          <w:text/>
        </w:sdtPr>
        <w:sdtEndPr>
          <w:rPr>
            <w:rStyle w:val="eSPISCCParagraphDefaultFont"/>
          </w:rPr>
        </w:sdtEndPr>
        <w:sdtContent>
          <w:r w:rsidRPr="001C316C" w:rsidR="001C316C">
            <w:rPr>
              <w:rStyle w:val="eSPISCCParagraphDefaultFont"/>
              <w:rFonts w:eastAsiaTheme="minorHAnsi"/>
            </w:rPr>
            <w:t>Stvarno - pravo vlasništva nekretnine</w:t>
          </w:r>
        </w:sdtContent>
      </w:sdt>
      <w:r w:rsidRPr="00EE54E8">
        <w:rPr>
          <w:noProof/>
        </w:rPr>
        <w:t xml:space="preserve"> </w:t>
      </w:r>
    </w:p>
    <w:p w:rsidRPr="00BF4DE2" w:rsidR="00435F04" w:rsidP="00435F04" w:rsidRDefault="00435F04" w14:paraId="2EE82F5C" w14:textId="77777777">
      <w:pPr>
        <w:pStyle w:val="NormaleSPIS"/>
        <w:spacing w:after="0"/>
        <w:jc w:val="center"/>
      </w:pPr>
    </w:p>
    <w:p w:rsidRPr="00BF4DE2" w:rsidR="00963C4A" w:rsidP="00963C4A" w:rsidRDefault="00963C4A" w14:paraId="1C6D9A3D" w14:textId="77777777">
      <w:pPr>
        <w:pStyle w:val="Poetniodjeljak"/>
        <w:spacing w:before="0" w:after="0"/>
        <w:jc w:val="center"/>
      </w:pPr>
      <w:r w:rsidRPr="00BF4DE2">
        <w:t xml:space="preserve">P O Z I V </w:t>
      </w:r>
    </w:p>
    <w:p w:rsidRPr="00BF4DE2" w:rsidR="00963C4A" w:rsidP="00963C4A" w:rsidRDefault="00963C4A" w14:paraId="33C2EA61" w14:textId="77777777">
      <w:pPr>
        <w:pStyle w:val="Poetniodjeljak"/>
        <w:spacing w:before="0" w:after="0"/>
        <w:jc w:val="center"/>
      </w:pPr>
      <w:r w:rsidRPr="00BF4DE2">
        <w:t>ZA GLAVNU RASPRAVU</w:t>
      </w:r>
    </w:p>
    <w:p w:rsidRPr="00BF4DE2" w:rsidR="009411EA" w:rsidP="00435F04" w:rsidRDefault="009411EA" w14:paraId="57A66B5F" w14:textId="77777777">
      <w:pPr>
        <w:pStyle w:val="NormaleSPIS"/>
        <w:spacing w:after="0"/>
        <w:jc w:val="center"/>
      </w:pPr>
    </w:p>
    <w:p w:rsidR="00653BE0" w:rsidP="00D81ABB" w:rsidRDefault="00800645" w14:paraId="2671F713" w14:textId="77777777">
      <w:pPr>
        <w:pStyle w:val="NormaleSPIS"/>
        <w:spacing w:after="0"/>
      </w:pPr>
      <w:r w:rsidRPr="00BF4DE2">
        <w:rPr>
          <w:noProof/>
        </w:rPr>
        <w:t xml:space="preserve">Pozivate se na </w:t>
      </w:r>
      <w:r w:rsidRPr="00BF4DE2" w:rsidR="00B10637">
        <w:rPr>
          <w:noProof/>
        </w:rPr>
        <w:t>glavnu raspravu</w:t>
      </w:r>
      <w:r w:rsidRPr="00BF4DE2">
        <w:rPr>
          <w:noProof/>
        </w:rPr>
        <w:t xml:space="preserve"> u gornjem predmetu </w:t>
      </w:r>
      <w:r w:rsidRPr="00BF4DE2" w:rsidR="00B10637">
        <w:rPr>
          <w:noProof/>
        </w:rPr>
        <w:t>koja</w:t>
      </w:r>
      <w:r w:rsidRPr="00BF4DE2" w:rsidR="00A516E6">
        <w:rPr>
          <w:noProof/>
        </w:rPr>
        <w:t xml:space="preserve"> će se održati </w:t>
      </w:r>
      <w:r w:rsidRPr="00BF4DE2">
        <w:rPr>
          <w:noProof/>
        </w:rPr>
        <w:t xml:space="preserve"> </w:t>
      </w:r>
      <w:sdt>
        <w:sdtPr>
          <w:rPr>
            <w:rStyle w:val="eSPISCCParagraphDefaultFont"/>
          </w:rPr>
          <w:alias w:val="Datum sudske radnje"/>
          <w:tag w:val="DomainObject.UcesnikSudskeRadnje.SudskaRadnja.PlaniraniPocetakDa"/>
          <w:id w:val="-834612113"/>
          <w:placeholder>
            <w:docPart w:val="8CBD48A3D43F4725BFA3644784EFCFB9"/>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1C316C" w:rsidR="001C316C">
            <w:rPr>
              <w:rStyle w:val="eSPISCCParagraphDefaultFont"/>
            </w:rPr>
            <w:t>15. listopada 2026.</w:t>
          </w:r>
        </w:sdtContent>
      </w:sdt>
      <w:r w:rsidRPr="00BF4DE2">
        <w:rPr>
          <w:noProof/>
        </w:rPr>
        <w:t xml:space="preserve">  u </w:t>
      </w:r>
      <w:sdt>
        <w:sdtPr>
          <w:rPr>
            <w:rStyle w:val="eSPISCCParagraphDefaultFont"/>
          </w:rPr>
          <w:alias w:val="Vrijeme-sat"/>
          <w:tag w:val="DomainObject.UcesnikSudskeRadnje.SudskaRadnja.PlaniraniPocetakVr"/>
          <w:id w:val="171228347"/>
          <w:placeholder>
            <w:docPart w:val="F86ACD1AB65C41AF96D95354B064E03E"/>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1C316C" w:rsidR="001C316C">
            <w:rPr>
              <w:rStyle w:val="eSPISCCParagraphDefaultFont"/>
            </w:rPr>
            <w:t>09:10</w:t>
          </w:r>
        </w:sdtContent>
      </w:sdt>
      <w:r w:rsidRPr="00BF4DE2">
        <w:rPr>
          <w:noProof/>
        </w:rPr>
        <w:t xml:space="preserve">  sati, soba broj </w:t>
      </w:r>
      <w:sdt>
        <w:sdtPr>
          <w:rPr>
            <w:rStyle w:val="eSPISCCParagraphDefaultFont"/>
          </w:rPr>
          <w:alias w:val="Broj sobe"/>
          <w:tag w:val="DomainObject.UcesnikSudskeRadnje.SudskaRadnja.Prostorija.Oznaka_"/>
          <w:id w:val="-1276863471"/>
          <w:placeholder>
            <w:docPart w:val="D3C47FF01E8F4A67A7844AD4CE6F9C3E"/>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1C316C" w:rsidR="001C316C">
            <w:rPr>
              <w:rStyle w:val="eSPISCCParagraphDefaultFont"/>
            </w:rPr>
            <w:t>25/I</w:t>
          </w:r>
        </w:sdtContent>
      </w:sdt>
      <w:r w:rsidRPr="00BF4DE2" w:rsidR="00653BE0">
        <w:t>.</w:t>
      </w:r>
    </w:p>
    <w:p w:rsidRPr="00182FEF" w:rsidR="00182FEF" w:rsidP="00182FEF" w:rsidRDefault="00182FEF" w14:paraId="7D206C64" w14:textId="77777777">
      <w:pPr>
        <w:spacing w:after="0"/>
        <w:ind w:firstLine="567"/>
        <w:jc w:val="both"/>
        <w:rPr>
          <w:rFonts w:eastAsia="Times New Roman"/>
          <w:lang w:eastAsia="hr-HR"/>
        </w:rPr>
      </w:pPr>
      <w:r w:rsidRPr="00182FEF">
        <w:rPr>
          <w:rFonts w:eastAsia="Times New Roman"/>
          <w:lang w:eastAsia="hr-HR"/>
        </w:rPr>
        <w:t xml:space="preserve">Na ročištu će se izvoditi dokaz </w:t>
      </w:r>
      <w:sdt>
        <w:sdtPr>
          <w:rPr>
            <w:rStyle w:val="eSPISCCParagraphDefaultFont"/>
            <w:rFonts w:eastAsiaTheme="minorHAnsi"/>
          </w:rPr>
          <w:alias w:val="Predmet_Dokaz (opis)"/>
          <w:tag w:val="UserObject.Predmet.DokazOpis_1"/>
          <w:id w:val="927462136"/>
          <w:placeholder>
            <w:docPart w:val="FA7E4F94B654485EA1396F2C2E401DC2"/>
          </w:placeholder>
          <w:showingPlcHdr/>
          <w:dataBinding w:xpath="/icms/UserObject.Predmet.DokazOpis/derivirana_varijabla[@naziv='UserObject.Predmet.DokazOpis_1']" w:storeItemID="{100293BC-3C9C-4740-99C7-73F5E9006100}"/>
          <w:text w:multiLine="true"/>
        </w:sdtPr>
        <w:sdtEndPr>
          <w:rPr>
            <w:rStyle w:val="Zadanifontodlomka"/>
            <w:rFonts w:eastAsia="Times New Roman" w:cstheme="minorBidi"/>
            <w:noProof w:val="false"/>
            <w:shd w:val="clear" w:color="auto" w:fill="CCFFCC"/>
          </w:rPr>
        </w:sdtEndPr>
        <w:sdtContent>
          <w:r w:rsidRPr="001C316C">
            <w:rPr>
              <w:rStyle w:val="Tekstrezerviranogmjesta"/>
            </w:rPr>
            <w:t>.._.._.._.._.._.._.._..</w:t>
          </w:r>
        </w:sdtContent>
      </w:sdt>
      <w:r w:rsidRPr="00182FEF">
        <w:rPr>
          <w:rFonts w:eastAsia="Times New Roman"/>
          <w:lang w:eastAsia="hr-HR"/>
        </w:rPr>
        <w:t>.</w:t>
      </w:r>
    </w:p>
    <w:p w:rsidRPr="000D7241" w:rsidR="000D7241" w:rsidP="000D7241" w:rsidRDefault="000D7241" w14:paraId="5FEB2606" w14:textId="77777777">
      <w:pPr>
        <w:spacing w:after="0"/>
        <w:ind w:firstLine="567"/>
        <w:jc w:val="both"/>
        <w:rPr>
          <w:rFonts w:eastAsia="Times New Roman"/>
          <w:lang w:eastAsia="hr-HR"/>
        </w:rPr>
      </w:pPr>
      <w:r w:rsidRPr="000D7241">
        <w:rPr>
          <w:rFonts w:eastAsia="Times New Roman"/>
          <w:lang w:eastAsia="hr-HR"/>
        </w:rPr>
        <w:t xml:space="preserve">Ako s ročišta za glavnu raspravu izostane tužitelj, ili ako na to ročište ne dođe tuženik, a uredno su pozvani, rasprava će se održati s prisutnom strankom (članak 295. stavak 1. </w:t>
      </w:r>
      <w:r w:rsidRPr="000D7241">
        <w:rPr>
          <w:rStyle w:val="postbody1"/>
          <w:rFonts w:eastAsia="Times New Roman"/>
          <w:bCs/>
          <w:sz w:val="24"/>
          <w:szCs w:val="24"/>
          <w:lang w:eastAsia="hr-HR"/>
        </w:rPr>
        <w:t>Zakona o parničnom postupku "Narodne novine", broj 53/91., 91/92., 112/99., 88/01., 117/03., 84/08., 123/08., 57/11., 25/13., 89/14. i 70/19</w:t>
      </w:r>
      <w:r w:rsidR="00A45B0C">
        <w:rPr>
          <w:rStyle w:val="postbody1"/>
          <w:rFonts w:eastAsia="Times New Roman"/>
          <w:bCs/>
          <w:sz w:val="24"/>
          <w:szCs w:val="24"/>
          <w:lang w:eastAsia="hr-HR"/>
        </w:rPr>
        <w:t>, 80/22</w:t>
      </w:r>
      <w:r w:rsidR="007D5420">
        <w:rPr>
          <w:rStyle w:val="postbody1"/>
          <w:rFonts w:eastAsia="Times New Roman"/>
          <w:bCs/>
          <w:sz w:val="24"/>
          <w:szCs w:val="24"/>
          <w:lang w:eastAsia="hr-HR"/>
        </w:rPr>
        <w:t>;114/22</w:t>
      </w:r>
      <w:r w:rsidRPr="000D7241">
        <w:rPr>
          <w:rStyle w:val="postbody1"/>
          <w:rFonts w:eastAsia="Times New Roman"/>
          <w:bCs/>
          <w:sz w:val="24"/>
          <w:szCs w:val="24"/>
          <w:lang w:eastAsia="hr-HR"/>
        </w:rPr>
        <w:t xml:space="preserve"> – dalje: ZPP</w:t>
      </w:r>
      <w:r w:rsidRPr="000D7241">
        <w:rPr>
          <w:rFonts w:eastAsia="Times New Roman"/>
          <w:lang w:eastAsia="hr-HR"/>
        </w:rPr>
        <w:t xml:space="preserve">). </w:t>
      </w:r>
    </w:p>
    <w:p w:rsidRPr="00BF4DE2" w:rsidR="000D7241" w:rsidP="000D7241" w:rsidRDefault="000D7241" w14:paraId="5B1E8B05" w14:textId="77777777">
      <w:pPr>
        <w:spacing w:after="0"/>
        <w:ind w:firstLine="567"/>
        <w:jc w:val="both"/>
        <w:rPr>
          <w:rFonts w:eastAsia="Times New Roman"/>
          <w:lang w:eastAsia="hr-HR"/>
        </w:rPr>
      </w:pPr>
      <w:r w:rsidRPr="00BF4DE2">
        <w:rPr>
          <w:rFonts w:eastAsia="Times New Roman"/>
          <w:lang w:eastAsia="hr-HR"/>
        </w:rPr>
        <w:t>Ako s ročišta za glavnu raspravu neopravdano izostanu obje stranke ili ako dođu na ročište, ali se neće upustiti u raspravljanje, ili se udalje s ročišta, smatrat će se da je tužitelj povukao tužbu (članak 295. stavak 2. ZPP-a).</w:t>
      </w:r>
    </w:p>
    <w:p w:rsidRPr="00BF4DE2" w:rsidR="00963C4A" w:rsidP="00963C4A" w:rsidRDefault="00800645" w14:paraId="3DC82CA9" w14:textId="77777777">
      <w:pPr>
        <w:spacing w:after="0"/>
        <w:ind w:firstLine="567"/>
        <w:jc w:val="both"/>
        <w:rPr>
          <w:rFonts w:eastAsia="Times New Roman"/>
          <w:lang w:eastAsia="hr-HR"/>
        </w:rPr>
      </w:pPr>
      <w:r w:rsidRPr="00BF4DE2">
        <w:rPr>
          <w:rFonts w:eastAsia="Times New Roman"/>
          <w:lang w:eastAsia="hr-HR"/>
        </w:rPr>
        <w:t xml:space="preserve">Stranke mogu </w:t>
      </w:r>
      <w:r w:rsidRPr="00BF4DE2" w:rsidR="00B10637">
        <w:rPr>
          <w:rFonts w:eastAsia="Times New Roman"/>
          <w:lang w:eastAsia="hr-HR"/>
        </w:rPr>
        <w:t>tijekom glavne rasprave</w:t>
      </w:r>
      <w:r w:rsidRPr="00BF4DE2">
        <w:rPr>
          <w:rFonts w:eastAsia="Times New Roman"/>
          <w:lang w:eastAsia="hr-HR"/>
        </w:rPr>
        <w:t xml:space="preserve"> iznositi nove činjenice i predlagati nove dokaze samo ako ih bez svoje krivnje nisu mogle iznijeti, odnosno predložiti </w:t>
      </w:r>
      <w:r w:rsidRPr="00BF4DE2" w:rsidR="00963C4A">
        <w:rPr>
          <w:rFonts w:eastAsia="Times New Roman"/>
          <w:lang w:eastAsia="hr-HR"/>
        </w:rPr>
        <w:t>prije zaključenja prethodnog postupka (članak 299. stavak 2. ZPP-a).</w:t>
      </w:r>
    </w:p>
    <w:p w:rsidRPr="00BF4DE2" w:rsidR="00800645" w:rsidP="00D81ABB" w:rsidRDefault="00B10637" w14:paraId="4366342C" w14:textId="77777777">
      <w:pPr>
        <w:spacing w:after="0"/>
        <w:ind w:firstLine="567"/>
        <w:jc w:val="both"/>
        <w:rPr>
          <w:rFonts w:eastAsia="Times New Roman"/>
          <w:lang w:eastAsia="hr-HR"/>
        </w:rPr>
      </w:pPr>
      <w:r w:rsidRPr="00BF4DE2">
        <w:rPr>
          <w:rFonts w:eastAsia="Times New Roman"/>
          <w:lang w:eastAsia="hr-HR"/>
        </w:rPr>
        <w:t xml:space="preserve"> </w:t>
      </w:r>
      <w:r w:rsidRPr="00BF4DE2" w:rsidR="00800645">
        <w:rPr>
          <w:rFonts w:eastAsia="Times New Roman"/>
          <w:lang w:eastAsia="hr-HR"/>
        </w:rPr>
        <w:t xml:space="preserve">Nove činjenice i nove dokaze koje su stranke iznijele, odnosno predložile </w:t>
      </w:r>
      <w:r w:rsidRPr="00BF4DE2" w:rsidR="00963C4A">
        <w:rPr>
          <w:rFonts w:eastAsia="Times New Roman"/>
          <w:lang w:eastAsia="hr-HR"/>
        </w:rPr>
        <w:t>tijekom glavne rasprave</w:t>
      </w:r>
      <w:r w:rsidRPr="00BF4DE2" w:rsidR="00800645">
        <w:rPr>
          <w:rFonts w:eastAsia="Times New Roman"/>
          <w:lang w:eastAsia="hr-HR"/>
        </w:rPr>
        <w:t xml:space="preserve"> protivno gore navedenom, sud neće</w:t>
      </w:r>
      <w:r w:rsidRPr="00BF4DE2" w:rsidR="00D81ABB">
        <w:rPr>
          <w:rFonts w:eastAsia="Times New Roman"/>
          <w:lang w:eastAsia="hr-HR"/>
        </w:rPr>
        <w:t xml:space="preserve"> uzeti u obzir (članak </w:t>
      </w:r>
      <w:r w:rsidRPr="00BF4DE2" w:rsidR="00963C4A">
        <w:rPr>
          <w:rFonts w:eastAsia="Times New Roman"/>
          <w:lang w:eastAsia="hr-HR"/>
        </w:rPr>
        <w:t>299. stavak 3.</w:t>
      </w:r>
      <w:r w:rsidRPr="00BF4DE2" w:rsidR="00F06996">
        <w:rPr>
          <w:rFonts w:eastAsia="Times New Roman"/>
          <w:lang w:eastAsia="hr-HR"/>
        </w:rPr>
        <w:t xml:space="preserve"> </w:t>
      </w:r>
      <w:r w:rsidRPr="00BF4DE2" w:rsidR="00800645">
        <w:rPr>
          <w:rFonts w:eastAsia="Times New Roman"/>
          <w:lang w:eastAsia="hr-HR"/>
        </w:rPr>
        <w:t>ZPP</w:t>
      </w:r>
      <w:r w:rsidRPr="00BF4DE2" w:rsidR="00A20A0D">
        <w:rPr>
          <w:rFonts w:eastAsia="Times New Roman"/>
          <w:lang w:eastAsia="hr-HR"/>
        </w:rPr>
        <w:t>-a)</w:t>
      </w:r>
      <w:r w:rsidRPr="00BF4DE2" w:rsidR="00800645">
        <w:rPr>
          <w:rFonts w:eastAsia="Times New Roman"/>
          <w:lang w:eastAsia="hr-HR"/>
        </w:rPr>
        <w:t>.</w:t>
      </w:r>
    </w:p>
    <w:p w:rsidRPr="00BF4DE2" w:rsidR="00B10637" w:rsidP="00D81ABB" w:rsidRDefault="00B10637" w14:paraId="42EC6196" w14:textId="77777777">
      <w:pPr>
        <w:spacing w:after="0"/>
        <w:ind w:firstLine="567"/>
        <w:jc w:val="both"/>
        <w:rPr>
          <w:rFonts w:eastAsia="Times New Roman"/>
          <w:lang w:eastAsia="hr-HR"/>
        </w:rPr>
      </w:pPr>
    </w:p>
    <w:p w:rsidRPr="00BF4DE2" w:rsidR="00800645" w:rsidP="00D81ABB" w:rsidRDefault="00800645" w14:paraId="01689D06" w14:textId="77777777">
      <w:pPr>
        <w:spacing w:after="0"/>
        <w:jc w:val="center"/>
      </w:pPr>
      <w:r w:rsidRPr="00BF4DE2">
        <w:t xml:space="preserve">U </w:t>
      </w:r>
      <w:sdt>
        <w:sdtPr>
          <w:rPr>
            <w:rStyle w:val="eSPISCCParagraphDefaultFont"/>
            <w:rFonts w:eastAsiaTheme="minorHAnsi"/>
          </w:rPr>
          <w:alias w:val="Naselje suda"/>
          <w:tag w:val="DomainObject.Predmet.Sud.Adresa.NaseljeLokativ_1"/>
          <w:id w:val="856390678"/>
          <w:placeholder>
            <w:docPart w:val="9989B93DF4E14A3481AFDD23FD25DFD7"/>
          </w:placeholder>
          <w:dataBinding w:xpath="/icms/DomainObject.Predmet.Sud.Adresa.NaseljeLokativ/derivirana_varijabla[@naziv='DomainObject.Predmet.Sud.Adresa.NaseljeLokativ_1']" w:storeItemID="{100293BC-3C9C-4740-99C7-73F5E9006100}"/>
          <w:text/>
        </w:sdtPr>
        <w:sdtEndPr>
          <w:rPr>
            <w:rStyle w:val="eSPISCCParagraphDefaultFont"/>
          </w:rPr>
        </w:sdtEndPr>
        <w:sdtContent>
          <w:r w:rsidRPr="001C316C" w:rsidR="001C316C">
            <w:rPr>
              <w:rStyle w:val="eSPISCCParagraphDefaultFont"/>
              <w:rFonts w:eastAsiaTheme="minorHAnsi"/>
            </w:rPr>
            <w:t>Sinju</w:t>
          </w:r>
        </w:sdtContent>
      </w:sdt>
      <w:r w:rsidRPr="00BF4DE2">
        <w:t xml:space="preserve"> </w:t>
      </w:r>
      <w:sdt>
        <w:sdtPr>
          <w:rPr>
            <w:rStyle w:val="eSPISCCParagraphDefaultFont"/>
            <w:rFonts w:eastAsiaTheme="minorHAnsi"/>
          </w:rPr>
          <w:alias w:val="Datum pisanja (datum)"/>
          <w:tag w:val="DomainObject.Datum_1"/>
          <w:id w:val="-1801834035"/>
          <w:placeholder>
            <w:docPart w:val="856563A355BF4E3780E09133CE8DB5EA"/>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1C316C" w:rsidR="001C316C">
            <w:rPr>
              <w:rStyle w:val="eSPISCCParagraphDefaultFont"/>
              <w:rFonts w:eastAsiaTheme="minorHAnsi"/>
            </w:rPr>
            <w:t>1. rujna 2026.</w:t>
          </w:r>
        </w:sdtContent>
      </w:sdt>
      <w:r w:rsidRPr="00BF4DE2">
        <w:t xml:space="preserve"> </w:t>
      </w:r>
    </w:p>
    <w:p w:rsidRPr="00BF4DE2" w:rsidR="00D81ABB" w:rsidP="00D81ABB" w:rsidRDefault="00D81ABB" w14:paraId="255CA761" w14:textId="77777777">
      <w:pPr>
        <w:keepNext/>
        <w:spacing w:after="0"/>
        <w:ind w:left="5387"/>
        <w:contextualSpacing/>
        <w:rPr>
          <w:noProof/>
        </w:rPr>
      </w:pPr>
    </w:p>
    <w:p w:rsidRPr="00BF4DE2" w:rsidR="00800645" w:rsidP="008B330A" w:rsidRDefault="00800645" w14:paraId="6E8DF08E" w14:textId="77777777">
      <w:pPr>
        <w:keepNext/>
        <w:spacing w:after="0"/>
        <w:ind w:left="5103"/>
        <w:contextualSpacing/>
        <w:rPr>
          <w:noProof/>
        </w:rPr>
      </w:pPr>
      <w:r w:rsidRPr="00BF4DE2">
        <w:rPr>
          <w:noProof/>
        </w:rPr>
        <w:t>Sudac</w:t>
      </w:r>
    </w:p>
    <w:p w:rsidRPr="00BF4DE2" w:rsidR="00800645" w:rsidP="008B330A" w:rsidRDefault="001C316C" w14:paraId="56526564" w14:textId="77777777">
      <w:pPr>
        <w:spacing w:after="0"/>
        <w:ind w:left="5103"/>
        <w:rPr>
          <w:noProof/>
        </w:rPr>
      </w:pPr>
      <w:sdt>
        <w:sdtPr>
          <w:rPr>
            <w:rStyle w:val="eSPISCCParagraphDefaultFont"/>
            <w:rFonts w:eastAsiaTheme="minorHAnsi"/>
          </w:rPr>
          <w:alias w:val="Sudac (ime i prezime)"/>
          <w:tag w:val="DomainObject.Predmet.Referada.Sudac_1"/>
          <w:id w:val="1599982641"/>
          <w:placeholder>
            <w:docPart w:val="3BE7B78B33AB47D59D0FADA08EF8CE08"/>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C316C">
            <w:rPr>
              <w:rStyle w:val="eSPISCCParagraphDefaultFont"/>
              <w:rFonts w:eastAsiaTheme="minorHAnsi"/>
            </w:rPr>
            <w:t>Jagoda Matić</w:t>
          </w:r>
        </w:sdtContent>
      </w:sdt>
    </w:p>
    <w:p w:rsidRPr="00BF4DE2" w:rsidR="00D81ABB" w:rsidP="008B330A" w:rsidRDefault="00D81ABB" w14:paraId="3208A1D8" w14:textId="77777777">
      <w:pPr>
        <w:keepNext/>
        <w:spacing w:after="0"/>
        <w:ind w:left="5103"/>
        <w:rPr>
          <w:noProof/>
          <w:lang w:eastAsia="hr-HR"/>
        </w:rPr>
      </w:pPr>
    </w:p>
    <w:p w:rsidR="00D9497D" w:rsidP="00E6195A" w:rsidRDefault="00D9497D" w14:paraId="1035A042" w14:textId="77777777">
      <w:pPr>
        <w:keepNext/>
        <w:spacing w:after="0"/>
      </w:pPr>
    </w:p>
    <w:p w:rsidRPr="00233FCE" w:rsidR="00E6195A" w:rsidP="00E6195A" w:rsidRDefault="00E6195A" w14:paraId="7451ADB5" w14:textId="77777777">
      <w:pPr>
        <w:keepNext/>
        <w:spacing w:after="0"/>
      </w:pPr>
      <w:r w:rsidRPr="00233FCE">
        <w:t>DNA:</w:t>
      </w:r>
    </w:p>
    <w:p w:rsidRPr="00233FCE" w:rsidR="00E6195A" w:rsidP="00E6195A" w:rsidRDefault="001C316C" w14:paraId="7C81FF9F" w14:textId="77777777">
      <w:pPr>
        <w:numPr>
          <w:ilvl w:val="0"/>
          <w:numId w:val="19"/>
        </w:numPr>
        <w:spacing w:after="0"/>
        <w:contextualSpacing/>
        <w:rPr>
          <w:noProof/>
        </w:rPr>
      </w:pPr>
      <w:sdt>
        <w:sdtPr>
          <w:rPr>
            <w:rStyle w:val="eSPISCCParagraphDefaultFont"/>
            <w:rFonts w:eastAsiaTheme="minorHAnsi"/>
          </w:rPr>
          <w:alias w:val="Stranke i ostali sudionici u postupku"/>
          <w:tag w:val="DomainObject.UcesnikSudskeRadnje.NazivFormated_1"/>
          <w:id w:val="-965358911"/>
          <w:placeholder>
            <w:docPart w:val="976060EF5DAB4573AF32D072ABB81AC8"/>
          </w:placeholder>
          <w:dataBinding w:xpath="/icms/DomainObject.UcesnikSudskeRadnje.NazivFormated/derivirana_varijabla[@naziv='DomainObject.UcesnikSudskeRadnje.NazivFormated_1']" w:storeItemID="{100293BC-3C9C-4740-99C7-73F5E9006100}"/>
          <w:text/>
        </w:sdtPr>
        <w:sdtEndPr>
          <w:rPr>
            <w:rStyle w:val="eSPISCCParagraphDefaultFont"/>
          </w:rPr>
        </w:sdtEndPr>
        <w:sdtContent>
          <w:r w:rsidRPr="001C316C">
            <w:rPr>
              <w:rStyle w:val="eSPISCCParagraphDefaultFont"/>
              <w:rFonts w:eastAsiaTheme="minorHAnsi"/>
            </w:rPr>
            <w:t>JADRAN DUJO ČOVO, Gollierstr 70.,Munchen</w:t>
          </w:r>
        </w:sdtContent>
      </w:sdt>
    </w:p>
    <w:p w:rsidR="00E6195A" w:rsidP="008B330A" w:rsidRDefault="00E6195A" w14:paraId="2238752B" w14:textId="77777777">
      <w:pPr>
        <w:keepNext/>
        <w:spacing w:after="0"/>
        <w:ind w:left="5103"/>
        <w:rPr>
          <w:rStyle w:val="PozadinaSvijetloZelena"/>
        </w:rPr>
      </w:pPr>
    </w:p>
    <w:sectPr w:rsidR="00E6195A" w:rsidSect="00A130E9">
      <w:headerReference w:type="default" r:id="rId9"/>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3CB0" w:rsidP="00537B78" w:rsidRDefault="00F13CB0" w14:paraId="1EA66168" w14:textId="77777777">
      <w:r>
        <w:separator/>
      </w:r>
    </w:p>
  </w:endnote>
  <w:endnote w:type="continuationSeparator" w:id="0">
    <w:p w:rsidR="00F13CB0" w:rsidP="00537B78" w:rsidRDefault="00F13CB0" w14:paraId="711B4DFA"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3CB0" w:rsidP="00537B78" w:rsidRDefault="00F13CB0" w14:paraId="5EEC6B99" w14:textId="77777777">
      <w:r>
        <w:separator/>
      </w:r>
    </w:p>
  </w:footnote>
  <w:footnote w:type="continuationSeparator" w:id="0">
    <w:p w:rsidR="00F13CB0" w:rsidP="00537B78" w:rsidRDefault="00F13CB0" w14:paraId="2F78E112"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F4DE2" w:rsidR="00A130E9" w:rsidP="00A130E9" w:rsidRDefault="00A130E9" w14:paraId="5FF14EFB"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Oznaka referade"/>
        <w:tag w:val="DomainObject.Predmet.Referada.Oznaka_1"/>
        <w:id w:val="689726874"/>
        <w:placeholder>
          <w:docPart w:val="371A79812C534F15B693A6E7613FEB0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C316C" w:rsidR="001C316C">
          <w:rPr>
            <w:rStyle w:val="eSPISCCParagraphDefaultFont"/>
            <w:rFonts w:eastAsiaTheme="minorHAnsi"/>
          </w:rPr>
          <w:t>61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Fonts w:eastAsiaTheme="minorHAnsi"/>
        </w:rPr>
        <w:alias w:val="Poslovni broj"/>
        <w:tag w:val="DomainObject.Predmet.OznakaBroj_1"/>
        <w:id w:val="691577331"/>
        <w:placeholder>
          <w:docPart w:val="7D87DF601EBA4A3F80AAEEC34BC52FF7"/>
        </w:placeholder>
        <w:dataBinding w:xpath="/icms/DomainObject.Predmet.OznakaBroj/derivirana_varijabla[@naziv='DomainObject.Predmet.OznakaBroj_1']" w:storeItemID="{100293BC-3C9C-4740-99C7-73F5E9006100}"/>
        <w:text/>
      </w:sdtPr>
      <w:sdtEndPr>
        <w:rPr>
          <w:rStyle w:val="eSPISCCParagraphDefaultFont"/>
        </w:rPr>
      </w:sdtEndPr>
      <w:sdtContent>
        <w:r w:rsidRPr="001C316C" w:rsidR="001C316C">
          <w:rPr>
            <w:rStyle w:val="eSPISCCParagraphDefaultFont"/>
            <w:rFonts w:eastAsiaTheme="minorHAnsi"/>
          </w:rPr>
          <w:t>P-3888/2024</w:t>
        </w:r>
      </w:sdtContent>
    </w:sdt>
  </w:p>
  <w:p w:rsidR="00A130E9" w:rsidRDefault="00A130E9" w14:paraId="476FE47A"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46F"/>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241"/>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2FEF"/>
    <w:rsid w:val="0018302A"/>
    <w:rsid w:val="001856F9"/>
    <w:rsid w:val="001860AA"/>
    <w:rsid w:val="00186969"/>
    <w:rsid w:val="0018734A"/>
    <w:rsid w:val="001878B7"/>
    <w:rsid w:val="00192554"/>
    <w:rsid w:val="00194145"/>
    <w:rsid w:val="00195336"/>
    <w:rsid w:val="00196228"/>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16C"/>
    <w:rsid w:val="001C36D5"/>
    <w:rsid w:val="001C3B87"/>
    <w:rsid w:val="001C4583"/>
    <w:rsid w:val="001C554E"/>
    <w:rsid w:val="001C57F0"/>
    <w:rsid w:val="001C6A3E"/>
    <w:rsid w:val="001C7214"/>
    <w:rsid w:val="001C739E"/>
    <w:rsid w:val="001C76E4"/>
    <w:rsid w:val="001D1883"/>
    <w:rsid w:val="001D40EC"/>
    <w:rsid w:val="001D41FF"/>
    <w:rsid w:val="001D4533"/>
    <w:rsid w:val="001D5128"/>
    <w:rsid w:val="001D7697"/>
    <w:rsid w:val="001E1CF7"/>
    <w:rsid w:val="001E234A"/>
    <w:rsid w:val="001E34BF"/>
    <w:rsid w:val="001E57C9"/>
    <w:rsid w:val="001E6FF2"/>
    <w:rsid w:val="001E7337"/>
    <w:rsid w:val="001E7BF9"/>
    <w:rsid w:val="001F0607"/>
    <w:rsid w:val="001F0947"/>
    <w:rsid w:val="001F14AA"/>
    <w:rsid w:val="001F1677"/>
    <w:rsid w:val="001F20D3"/>
    <w:rsid w:val="001F357C"/>
    <w:rsid w:val="001F36DA"/>
    <w:rsid w:val="001F3B38"/>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2491"/>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46C51"/>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A1"/>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30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5F04"/>
    <w:rsid w:val="00437222"/>
    <w:rsid w:val="00442F2C"/>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C634E"/>
    <w:rsid w:val="004D01C6"/>
    <w:rsid w:val="004D0CBE"/>
    <w:rsid w:val="004D0D3F"/>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572"/>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BE0"/>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7A"/>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48CF"/>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A54"/>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499"/>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14A5"/>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420"/>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0ECD"/>
    <w:rsid w:val="008B330A"/>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1EA"/>
    <w:rsid w:val="00941521"/>
    <w:rsid w:val="0094212D"/>
    <w:rsid w:val="009472A7"/>
    <w:rsid w:val="00950290"/>
    <w:rsid w:val="00951BAE"/>
    <w:rsid w:val="00955DE0"/>
    <w:rsid w:val="0095782D"/>
    <w:rsid w:val="009618E7"/>
    <w:rsid w:val="00962079"/>
    <w:rsid w:val="00962249"/>
    <w:rsid w:val="00962AD7"/>
    <w:rsid w:val="009639FB"/>
    <w:rsid w:val="00963C4A"/>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796E"/>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243F"/>
    <w:rsid w:val="009F44DD"/>
    <w:rsid w:val="009F4ED4"/>
    <w:rsid w:val="009F569E"/>
    <w:rsid w:val="009F5CAB"/>
    <w:rsid w:val="009F6337"/>
    <w:rsid w:val="009F63A6"/>
    <w:rsid w:val="00A00EDC"/>
    <w:rsid w:val="00A0296C"/>
    <w:rsid w:val="00A02FD5"/>
    <w:rsid w:val="00A04C3E"/>
    <w:rsid w:val="00A0541A"/>
    <w:rsid w:val="00A1027B"/>
    <w:rsid w:val="00A11853"/>
    <w:rsid w:val="00A11C53"/>
    <w:rsid w:val="00A130E9"/>
    <w:rsid w:val="00A141EC"/>
    <w:rsid w:val="00A142A8"/>
    <w:rsid w:val="00A17E28"/>
    <w:rsid w:val="00A20A0D"/>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5B0C"/>
    <w:rsid w:val="00A4659B"/>
    <w:rsid w:val="00A465AC"/>
    <w:rsid w:val="00A46781"/>
    <w:rsid w:val="00A516E6"/>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9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1C29"/>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637"/>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371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4DE2"/>
    <w:rsid w:val="00BF5049"/>
    <w:rsid w:val="00BF6F89"/>
    <w:rsid w:val="00BF7DE0"/>
    <w:rsid w:val="00C00EBD"/>
    <w:rsid w:val="00C03E26"/>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1392"/>
    <w:rsid w:val="00CD2551"/>
    <w:rsid w:val="00CD497D"/>
    <w:rsid w:val="00CD5E4D"/>
    <w:rsid w:val="00CD6A12"/>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653"/>
    <w:rsid w:val="00D1763A"/>
    <w:rsid w:val="00D1784E"/>
    <w:rsid w:val="00D20E7F"/>
    <w:rsid w:val="00D23706"/>
    <w:rsid w:val="00D27872"/>
    <w:rsid w:val="00D27BF4"/>
    <w:rsid w:val="00D27DB9"/>
    <w:rsid w:val="00D27F53"/>
    <w:rsid w:val="00D3196F"/>
    <w:rsid w:val="00D3382A"/>
    <w:rsid w:val="00D33A6F"/>
    <w:rsid w:val="00D37306"/>
    <w:rsid w:val="00D37847"/>
    <w:rsid w:val="00D4202B"/>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1ABB"/>
    <w:rsid w:val="00D82294"/>
    <w:rsid w:val="00D8264D"/>
    <w:rsid w:val="00D82ACE"/>
    <w:rsid w:val="00D83357"/>
    <w:rsid w:val="00D843ED"/>
    <w:rsid w:val="00D8481B"/>
    <w:rsid w:val="00D865D3"/>
    <w:rsid w:val="00D87770"/>
    <w:rsid w:val="00D910B6"/>
    <w:rsid w:val="00D910F8"/>
    <w:rsid w:val="00D9178C"/>
    <w:rsid w:val="00D930FC"/>
    <w:rsid w:val="00D940F1"/>
    <w:rsid w:val="00D9497D"/>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BD"/>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2E9"/>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195A"/>
    <w:rsid w:val="00E6285D"/>
    <w:rsid w:val="00E63536"/>
    <w:rsid w:val="00E640E8"/>
    <w:rsid w:val="00E64B7F"/>
    <w:rsid w:val="00E65065"/>
    <w:rsid w:val="00E67D40"/>
    <w:rsid w:val="00E70568"/>
    <w:rsid w:val="00E709C9"/>
    <w:rsid w:val="00E7254F"/>
    <w:rsid w:val="00E73284"/>
    <w:rsid w:val="00E738CA"/>
    <w:rsid w:val="00E738F2"/>
    <w:rsid w:val="00E748DA"/>
    <w:rsid w:val="00E76256"/>
    <w:rsid w:val="00E76BF0"/>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06996"/>
    <w:rsid w:val="00F10562"/>
    <w:rsid w:val="00F11825"/>
    <w:rsid w:val="00F11B7F"/>
    <w:rsid w:val="00F11BE8"/>
    <w:rsid w:val="00F132E7"/>
    <w:rsid w:val="00F13CB0"/>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961F9"/>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F88F946"/>
  <w15:docId w15:val="{7D8BE505-120E-4ED3-B381-DBB48536305F}"/>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961F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961F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961F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character" w:styleId="postbody1" w:customStyle="true">
    <w:name w:val="postbody1"/>
    <w:rsid w:val="000D7241"/>
    <w:rPr>
      <w:sz w:val="18"/>
      <w:szCs w:val="18"/>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glossary/document.xml" Type="http://schemas.openxmlformats.org/officeDocument/2006/relationships/glossaryDocument"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8CBD48A3D43F4725BFA3644784EFCFB9"/>
        <w:category>
          <w:name w:val="Općenito"/>
          <w:gallery w:val="placeholder"/>
        </w:category>
        <w:types>
          <w:type w:val="bbPlcHdr"/>
        </w:types>
        <w:behaviors>
          <w:behavior w:val="content"/>
        </w:behaviors>
        <w:guid w:val="{6BDCE23F-6E90-4AAB-A6D6-B54B77B4FA4C}"/>
      </w:docPartPr>
      <w:docPartBody>
        <w:p w:rsidR="0068529A" w:rsidP="00F963D5" w:rsidRDefault="00F963D5">
          <w:pPr>
            <w:pStyle w:val="8CBD48A3D43F4725BFA3644784EFCFB9"/>
          </w:pPr>
          <w:r w:rsidRPr="00826415">
            <w:rPr>
              <w:rStyle w:val="Tekstrezerviranogmjesta"/>
            </w:rPr>
            <w:t>__________</w:t>
          </w:r>
        </w:p>
      </w:docPartBody>
    </w:docPart>
    <w:docPart>
      <w:docPartPr>
        <w:name w:val="F86ACD1AB65C41AF96D95354B064E03E"/>
        <w:category>
          <w:name w:val="Općenito"/>
          <w:gallery w:val="placeholder"/>
        </w:category>
        <w:types>
          <w:type w:val="bbPlcHdr"/>
        </w:types>
        <w:behaviors>
          <w:behavior w:val="content"/>
        </w:behaviors>
        <w:guid w:val="{F370E584-BDB3-4DA0-B1C2-BB2B3AD65E6B}"/>
      </w:docPartPr>
      <w:docPartBody>
        <w:p w:rsidR="0068529A" w:rsidP="00F963D5" w:rsidRDefault="00F963D5">
          <w:pPr>
            <w:pStyle w:val="F86ACD1AB65C41AF96D95354B064E03E"/>
          </w:pPr>
          <w:r w:rsidRPr="00826415">
            <w:rPr>
              <w:rStyle w:val="Tekstrezerviranogmjesta"/>
            </w:rPr>
            <w:t>.._.._.._.._.._.._.._..</w:t>
          </w:r>
        </w:p>
      </w:docPartBody>
    </w:docPart>
    <w:docPart>
      <w:docPartPr>
        <w:name w:val="D3C47FF01E8F4A67A7844AD4CE6F9C3E"/>
        <w:category>
          <w:name w:val="Općenito"/>
          <w:gallery w:val="placeholder"/>
        </w:category>
        <w:types>
          <w:type w:val="bbPlcHdr"/>
        </w:types>
        <w:behaviors>
          <w:behavior w:val="content"/>
        </w:behaviors>
        <w:guid w:val="{B9A2CE36-F6C7-4FCB-B21C-3D05FA6F3A63}"/>
      </w:docPartPr>
      <w:docPartBody>
        <w:p w:rsidR="0068529A" w:rsidP="00F963D5" w:rsidRDefault="00F963D5">
          <w:pPr>
            <w:pStyle w:val="D3C47FF01E8F4A67A7844AD4CE6F9C3E"/>
          </w:pPr>
          <w:r w:rsidRPr="00826415">
            <w:rPr>
              <w:rStyle w:val="Tekstrezerviranogmjesta"/>
            </w:rPr>
            <w:t>.._.._.._.._.._.._.._..</w:t>
          </w:r>
        </w:p>
      </w:docPartBody>
    </w:docPart>
    <w:docPart>
      <w:docPartPr>
        <w:name w:val="9989B93DF4E14A3481AFDD23FD25DFD7"/>
        <w:category>
          <w:name w:val="Općenito"/>
          <w:gallery w:val="placeholder"/>
        </w:category>
        <w:types>
          <w:type w:val="bbPlcHdr"/>
        </w:types>
        <w:behaviors>
          <w:behavior w:val="content"/>
        </w:behaviors>
        <w:guid w:val="{5A189E62-6B82-414B-A106-E4AB904F45C2}"/>
      </w:docPartPr>
      <w:docPartBody>
        <w:p w:rsidR="0068529A" w:rsidP="00F963D5" w:rsidRDefault="00F963D5">
          <w:pPr>
            <w:pStyle w:val="9989B93DF4E14A3481AFDD23FD25DFD7"/>
          </w:pPr>
          <w:r w:rsidRPr="00293139">
            <w:rPr>
              <w:rStyle w:val="Tekstrezerviranogmjesta"/>
            </w:rPr>
            <w:t>.._.._.._.._.._.._.._..</w:t>
          </w:r>
        </w:p>
      </w:docPartBody>
    </w:docPart>
    <w:docPart>
      <w:docPartPr>
        <w:name w:val="856563A355BF4E3780E09133CE8DB5EA"/>
        <w:category>
          <w:name w:val="Općenito"/>
          <w:gallery w:val="placeholder"/>
        </w:category>
        <w:types>
          <w:type w:val="bbPlcHdr"/>
        </w:types>
        <w:behaviors>
          <w:behavior w:val="content"/>
        </w:behaviors>
        <w:guid w:val="{26AEA38B-AE85-4AF8-B783-60934C1F231F}"/>
      </w:docPartPr>
      <w:docPartBody>
        <w:p w:rsidR="0068529A" w:rsidP="00F963D5" w:rsidRDefault="00F963D5">
          <w:pPr>
            <w:pStyle w:val="856563A355BF4E3780E09133CE8DB5EA"/>
          </w:pPr>
          <w:r w:rsidRPr="00155010">
            <w:rPr>
              <w:rStyle w:val="Tekstrezerviranogmjesta"/>
            </w:rPr>
            <w:t>__________</w:t>
          </w:r>
        </w:p>
      </w:docPartBody>
    </w:docPart>
    <w:docPart>
      <w:docPartPr>
        <w:name w:val="3BE7B78B33AB47D59D0FADA08EF8CE08"/>
        <w:category>
          <w:name w:val="Općenito"/>
          <w:gallery w:val="placeholder"/>
        </w:category>
        <w:types>
          <w:type w:val="bbPlcHdr"/>
        </w:types>
        <w:behaviors>
          <w:behavior w:val="content"/>
        </w:behaviors>
        <w:guid w:val="{A06A3C71-3357-4932-ABCB-3EFF4F042F7D}"/>
      </w:docPartPr>
      <w:docPartBody>
        <w:p w:rsidR="0068529A" w:rsidP="00F963D5" w:rsidRDefault="00F963D5">
          <w:pPr>
            <w:pStyle w:val="3BE7B78B33AB47D59D0FADA08EF8CE08"/>
          </w:pPr>
          <w:r w:rsidRPr="006F39FF">
            <w:rPr>
              <w:rStyle w:val="Tekstrezerviranogmjesta"/>
            </w:rPr>
            <w:t>.._.._.._.._.._.._.._..</w:t>
          </w:r>
        </w:p>
      </w:docPartBody>
    </w:docPart>
    <w:docPart>
      <w:docPartPr>
        <w:name w:val="76CE2C54DDDC466DA7401D5D29A02F96"/>
        <w:category>
          <w:name w:val="Općenito"/>
          <w:gallery w:val="placeholder"/>
        </w:category>
        <w:types>
          <w:type w:val="bbPlcHdr"/>
        </w:types>
        <w:behaviors>
          <w:behavior w:val="content"/>
        </w:behaviors>
        <w:guid w:val="{10DABD30-1FCC-428B-B285-59867FB26414}"/>
      </w:docPartPr>
      <w:docPartBody>
        <w:p w:rsidR="00E56443" w:rsidP="00EC6978" w:rsidRDefault="00EC6978">
          <w:pPr>
            <w:pStyle w:val="76CE2C54DDDC466DA7401D5D29A02F96"/>
          </w:pPr>
          <w:r>
            <w:rPr>
              <w:rStyle w:val="Tekstrezerviranogmjesta"/>
              <w:bdr w:val="none" w:color="auto" w:sz="0" w:space="0" w:frame="true"/>
            </w:rPr>
            <w:t>.._.._.._.._.._.._.._..</w:t>
          </w:r>
        </w:p>
      </w:docPartBody>
    </w:docPart>
    <w:docPart>
      <w:docPartPr>
        <w:name w:val="50898621949F49D1B69E128328C9E140"/>
        <w:category>
          <w:name w:val="Općenito"/>
          <w:gallery w:val="placeholder"/>
        </w:category>
        <w:types>
          <w:type w:val="bbPlcHdr"/>
        </w:types>
        <w:behaviors>
          <w:behavior w:val="content"/>
        </w:behaviors>
        <w:guid w:val="{392D1679-FFFA-4754-A37B-9E7EE83C009C}"/>
      </w:docPartPr>
      <w:docPartBody>
        <w:p w:rsidR="00E56443" w:rsidP="00EC6978" w:rsidRDefault="00EC6978">
          <w:pPr>
            <w:pStyle w:val="50898621949F49D1B69E128328C9E140"/>
          </w:pPr>
          <w:r>
            <w:rPr>
              <w:rStyle w:val="Tekstrezerviranogmjesta"/>
              <w:bdr w:val="none" w:color="auto" w:sz="0" w:space="0" w:frame="true"/>
            </w:rPr>
            <w:t>.._.._.._.._.._.._.._..</w:t>
          </w:r>
        </w:p>
      </w:docPartBody>
    </w:docPart>
    <w:docPart>
      <w:docPartPr>
        <w:name w:val="E7EE277C26EA4993A50C163A4FB28F69"/>
        <w:category>
          <w:name w:val="Općenito"/>
          <w:gallery w:val="placeholder"/>
        </w:category>
        <w:types>
          <w:type w:val="bbPlcHdr"/>
        </w:types>
        <w:behaviors>
          <w:behavior w:val="content"/>
        </w:behaviors>
        <w:guid w:val="{EF686EDF-871A-4E1D-BCC6-C99FAC67569B}"/>
      </w:docPartPr>
      <w:docPartBody>
        <w:p w:rsidR="00E56443" w:rsidP="00EC6978" w:rsidRDefault="00EC6978">
          <w:pPr>
            <w:pStyle w:val="E7EE277C26EA4993A50C163A4FB28F69"/>
          </w:pPr>
          <w:r w:rsidRPr="003C5CBB">
            <w:rPr>
              <w:rStyle w:val="Tekstrezerviranogmjesta"/>
            </w:rPr>
            <w:t>.._.._.._.._.._.._.._..</w:t>
          </w:r>
        </w:p>
      </w:docPartBody>
    </w:docPart>
    <w:docPart>
      <w:docPartPr>
        <w:name w:val="976060EF5DAB4573AF32D072ABB81AC8"/>
        <w:category>
          <w:name w:val="Općenito"/>
          <w:gallery w:val="placeholder"/>
        </w:category>
        <w:types>
          <w:type w:val="bbPlcHdr"/>
        </w:types>
        <w:behaviors>
          <w:behavior w:val="content"/>
        </w:behaviors>
        <w:guid w:val="{D430A8D9-216F-4DD7-B203-E84DBF9C7D56}"/>
      </w:docPartPr>
      <w:docPartBody>
        <w:p w:rsidR="00D73DFE" w:rsidP="00E56443" w:rsidRDefault="00E56443">
          <w:pPr>
            <w:pStyle w:val="976060EF5DAB4573AF32D072ABB81AC8"/>
          </w:pPr>
          <w:r w:rsidRPr="00A748B8">
            <w:rPr>
              <w:rStyle w:val="Tekstrezerviranogmjesta"/>
            </w:rPr>
            <w:t>.._.._.._.._.._.._.._..</w:t>
          </w:r>
        </w:p>
      </w:docPartBody>
    </w:docPart>
    <w:docPart>
      <w:docPartPr>
        <w:name w:val="FA7E4F94B654485EA1396F2C2E401DC2"/>
        <w:category>
          <w:name w:val="Općenito"/>
          <w:gallery w:val="placeholder"/>
        </w:category>
        <w:types>
          <w:type w:val="bbPlcHdr"/>
        </w:types>
        <w:behaviors>
          <w:behavior w:val="content"/>
        </w:behaviors>
        <w:guid w:val="{4DE758BE-BFDA-4551-BD83-D2AA8E9793A1}"/>
      </w:docPartPr>
      <w:docPartBody>
        <w:p w:rsidR="003334DC" w:rsidP="00D73DFE" w:rsidRDefault="00D73DFE">
          <w:pPr>
            <w:pStyle w:val="FA7E4F94B654485EA1396F2C2E401DC2"/>
          </w:pPr>
          <w:r w:rsidRPr="00AD7174">
            <w:rPr>
              <w:rStyle w:val="Tekstrezerviranogmjesta"/>
            </w:rPr>
            <w:t>.._.._.._.._.._.._.._..</w:t>
          </w:r>
        </w:p>
      </w:docPartBody>
    </w:docPart>
    <w:docPart>
      <w:docPartPr>
        <w:name w:val="4C1EFAA467444E53AB86DCED71A6F7A3"/>
        <w:category>
          <w:name w:val="Općenito"/>
          <w:gallery w:val="placeholder"/>
        </w:category>
        <w:types>
          <w:type w:val="bbPlcHdr"/>
        </w:types>
        <w:behaviors>
          <w:behavior w:val="content"/>
        </w:behaviors>
        <w:guid w:val="{5E621C63-FE9A-47B8-8BE9-C2B9F9947D97}"/>
      </w:docPartPr>
      <w:docPartBody>
        <w:p w:rsidR="0002584F" w:rsidP="003334DC" w:rsidRDefault="003334DC">
          <w:pPr>
            <w:pStyle w:val="4C1EFAA467444E53AB86DCED71A6F7A3"/>
          </w:pPr>
          <w:r w:rsidRPr="008D2A10">
            <w:rPr>
              <w:rStyle w:val="Tekstrezerviranogmjesta"/>
            </w:rPr>
            <w:t>.._.._.._.._.._.._.._..</w:t>
          </w:r>
        </w:p>
      </w:docPartBody>
    </w:docPart>
    <w:docPart>
      <w:docPartPr>
        <w:name w:val="371A79812C534F15B693A6E7613FEB01"/>
        <w:category>
          <w:name w:val="Općenito"/>
          <w:gallery w:val="placeholder"/>
        </w:category>
        <w:types>
          <w:type w:val="bbPlcHdr"/>
        </w:types>
        <w:behaviors>
          <w:behavior w:val="content"/>
        </w:behaviors>
        <w:guid w:val="{E3B02D07-A36C-4878-B095-B4252B8E1C66}"/>
      </w:docPartPr>
      <w:docPartBody>
        <w:p w:rsidR="009D4BAC" w:rsidP="00165764" w:rsidRDefault="00165764">
          <w:pPr>
            <w:pStyle w:val="371A79812C534F15B693A6E7613FEB01"/>
          </w:pPr>
          <w:r w:rsidRPr="006C43C5">
            <w:rPr>
              <w:rStyle w:val="Tekstrezerviranogmjesta"/>
            </w:rPr>
            <w:t>.._.._.._.._.._.._.._..</w:t>
          </w:r>
        </w:p>
      </w:docPartBody>
    </w:docPart>
    <w:docPart>
      <w:docPartPr>
        <w:name w:val="7D87DF601EBA4A3F80AAEEC34BC52FF7"/>
        <w:category>
          <w:name w:val="Općenito"/>
          <w:gallery w:val="placeholder"/>
        </w:category>
        <w:types>
          <w:type w:val="bbPlcHdr"/>
        </w:types>
        <w:behaviors>
          <w:behavior w:val="content"/>
        </w:behaviors>
        <w:guid w:val="{1D048729-CA7F-4C2F-AA94-0F254ECD6308}"/>
      </w:docPartPr>
      <w:docPartBody>
        <w:p w:rsidR="009D4BAC" w:rsidP="00165764" w:rsidRDefault="00165764">
          <w:pPr>
            <w:pStyle w:val="7D87DF601EBA4A3F80AAEEC34BC52FF7"/>
          </w:pPr>
          <w:r w:rsidRPr="008D2A10">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2584F"/>
    <w:rsid w:val="001056B6"/>
    <w:rsid w:val="00141482"/>
    <w:rsid w:val="00165764"/>
    <w:rsid w:val="0028436B"/>
    <w:rsid w:val="002D1D1D"/>
    <w:rsid w:val="00332B0E"/>
    <w:rsid w:val="003334DC"/>
    <w:rsid w:val="003E0449"/>
    <w:rsid w:val="003F07CD"/>
    <w:rsid w:val="004D5696"/>
    <w:rsid w:val="004F21EA"/>
    <w:rsid w:val="00525F84"/>
    <w:rsid w:val="005A552C"/>
    <w:rsid w:val="0068529A"/>
    <w:rsid w:val="00743F33"/>
    <w:rsid w:val="00817312"/>
    <w:rsid w:val="009C203C"/>
    <w:rsid w:val="009D4BAC"/>
    <w:rsid w:val="00A11E19"/>
    <w:rsid w:val="00A77268"/>
    <w:rsid w:val="00AB0B20"/>
    <w:rsid w:val="00AD3E3B"/>
    <w:rsid w:val="00B16BE3"/>
    <w:rsid w:val="00BB4D19"/>
    <w:rsid w:val="00CC30E8"/>
    <w:rsid w:val="00CE74A1"/>
    <w:rsid w:val="00D12194"/>
    <w:rsid w:val="00D4202B"/>
    <w:rsid w:val="00D73DFE"/>
    <w:rsid w:val="00DC0A90"/>
    <w:rsid w:val="00E47B1C"/>
    <w:rsid w:val="00E56443"/>
    <w:rsid w:val="00EA7C11"/>
    <w:rsid w:val="00EC6978"/>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65764"/>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76CE2C54DDDC466DA7401D5D29A02F96" w:customStyle="true">
    <w:name w:val="76CE2C54DDDC466DA7401D5D29A02F96"/>
    <w:rsid w:val="00EC6978"/>
  </w:style>
  <w:style w:type="paragraph" w:styleId="50898621949F49D1B69E128328C9E140" w:customStyle="true">
    <w:name w:val="50898621949F49D1B69E128328C9E140"/>
    <w:rsid w:val="00EC6978"/>
  </w:style>
  <w:style w:type="paragraph" w:styleId="E7EE277C26EA4993A50C163A4FB28F69" w:customStyle="true">
    <w:name w:val="E7EE277C26EA4993A50C163A4FB28F69"/>
    <w:rsid w:val="00EC6978"/>
  </w:style>
  <w:style w:type="paragraph" w:styleId="976060EF5DAB4573AF32D072ABB81AC8" w:customStyle="true">
    <w:name w:val="976060EF5DAB4573AF32D072ABB81AC8"/>
    <w:rsid w:val="00E56443"/>
  </w:style>
  <w:style w:type="paragraph" w:styleId="FA7E4F94B654485EA1396F2C2E401DC2" w:customStyle="true">
    <w:name w:val="FA7E4F94B654485EA1396F2C2E401DC2"/>
    <w:rsid w:val="00D73DFE"/>
  </w:style>
  <w:style w:type="paragraph" w:styleId="4C1EFAA467444E53AB86DCED71A6F7A3" w:customStyle="true">
    <w:name w:val="4C1EFAA467444E53AB86DCED71A6F7A3"/>
    <w:rsid w:val="003334DC"/>
  </w:style>
  <w:style w:type="paragraph" w:styleId="371A79812C534F15B693A6E7613FEB01" w:customStyle="true">
    <w:name w:val="371A79812C534F15B693A6E7613FEB01"/>
    <w:rsid w:val="00165764"/>
  </w:style>
  <w:style w:type="paragraph" w:styleId="7D87DF601EBA4A3F80AAEEC34BC52FF7" w:customStyle="true">
    <w:name w:val="7D87DF601EBA4A3F80AAEEC34BC52FF7"/>
    <w:rsid w:val="00165764"/>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Munchen</izvorni_sadrzaj>
    <derivirana_varijabla naziv="DomainObject.UcesnikSudskeRadnje.Adresa.Naselje_1">Munchen</derivirana_varijabla>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Gollierstr 70.</izvorni_sadrzaj>
    <derivirana_varijabla naziv="DomainObject.UcesnikSudskeRadnje.Adresa.UlicaIKBR_1">Gollierstr 70.</derivirana_varijabla>
  </DomainObject.UcesnikSudskeRadnje.Adresa.UlicaIKBR>
  <DomainObject.UcesnikSudskeRadnje.Naziv>
    <izvorni_sadrzaj>JADRAN DUJO ČOVO</izvorni_sadrzaj>
    <derivirana_varijabla naziv="DomainObject.UcesnikSudskeRadnje.Naziv_1">JADRAN DUJO ČOVO</derivirana_varijabla>
  </DomainObject.UcesnikSudskeRadnje.Naziv>
  <DomainObject.UcesnikSudskeRadnje.SudskaRadnja.Prostorija.Naziv>
    <izvorni_sadrzaj>Sudnica 25/I</izvorni_sadrzaj>
    <derivirana_varijabla naziv="DomainObject.UcesnikSudskeRadnje.SudskaRadnja.Prostorija.Naziv_1">Sudnica 25/I</derivirana_varijabla>
  </DomainObject.UcesnikSudskeRadnje.SudskaRadnja.Prostorija.Naziv>
  <DomainObject.UcesnikSudskeRadnje.SudskaRadnja.Prostorija.Oznaka>
    <izvorni_sadrzaj>25/I</izvorni_sadrzaj>
    <derivirana_varijabla naziv="DomainObject.UcesnikSudskeRadnje.SudskaRadnja.Prostorija.Oznaka_1">25/I</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listopada 2026.</izvorni_sadrzaj>
    <derivirana_varijabla naziv="DomainObject.UcesnikSudskeRadnje.SudskaRadnja.PlaniraniZavrsetakDatum_1">15. listopada 2026.</derivirana_varijabla>
  </DomainObject.UcesnikSudskeRadnje.SudskaRadnja.PlaniraniZavrsetakDatum>
  <DomainObject.UcesnikSudskeRadnje.SudskaRadnja.PlaniraniPocetakDatum>
    <izvorni_sadrzaj>15. listopada 2026.</izvorni_sadrzaj>
    <derivirana_varijabla naziv="DomainObject.UcesnikSudskeRadnje.SudskaRadnja.PlaniraniPocetakDatum_1">15.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09:10</izvorni_sadrzaj>
    <derivirana_varijabla naziv="DomainObject.UcesnikSudskeRadnje.SudskaRadnja.PlaniraniPocetakVrijeme_1">09:10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3888</izvorni_sadrzaj>
    <derivirana_varijabla naziv="DomainObject.Predmet.Broj_1">3888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2024.</izvorni_sadrzaj>
    <derivirana_varijabla naziv="DomainObject.Predmet.DatumOsnivanja_1">16.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1327.23</izvorni_sadrzaj>
    <derivirana_varijabla naziv="DomainObject.Predmet.InicijalnaVrijednost_1">1327.23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P-3888/2024</izvorni_sadrzaj>
    <derivirana_varijabla naziv="DomainObject.Predmet.OznakaBroj_1">P-3888/2024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VUČIIĆ; LUCA ČOVO; STANKO ČOVO; MARIJA BALAJIĆ; NEDILJKO BALAJIĆ; BLAŽ BALAJIĆ; VLADE BALAJIĆ; DRAŽAN BALAJIĆ; JOSIP BALAJIĆ; BLAŽENKA  BALAJIĆ; MIRJANA ANĐELIĆ; DOMAGOJ ČOVO; PETAR ČOVO; JERKO ČOVO; ANTE ČOVO; ANA ČOVO; VATROSLAV ČOVO; ZDRAVKO ČOVO; JADRAN DUJO ČOVO; IVA ČOVO</izvorni_sadrzaj>
    <derivirana_varijabla naziv="DomainObject.Predmet.ProtustrankaFormated_1">  ANA  VUČIIĆ; LUCA ČOVO; STANKO ČOVO; MARIJA BALAJIĆ; NEDILJKO BALAJIĆ; BLAŽ BALAJIĆ; VLADE BALAJIĆ; DRAŽAN BALAJIĆ; JOSIP BALAJIĆ; BLAŽENKA  BALAJIĆ; MIRJANA ANĐELIĆ; DOMAGOJ ČOVO; PETAR ČOVO; JERKO ČOVO; ANTE ČOVO; ANA ČOVO; VATROSLAV ČOVO; ZDRAVKO ČOVO; JADRAN DUJO ČOVO; IVA ČOVO</derivirana_varijabla>
  </DomainObject.Predmet.ProtustrankaFormated>
  <DomainObject.Predmet.ProtustrankaFormatedOIB>
    <izvorni_sadrzaj>  ANA  VUČIIĆ; LUCA ČOVO; STANKO ČOVO; MARIJA BALAJIĆ; NEDILJKO BALAJIĆ; BLAŽ BALAJIĆ; VLADE BALAJIĆ; DRAŽAN BALAJIĆ; JOSIP BALAJIĆ; BLAŽENKA  BALAJIĆ; MIRJANA ANĐELIĆ; DOMAGOJ ČOVO; PETAR ČOVO; JERKO ČOVO; ANTE ČOVO; ANA ČOVO; VATROSLAV ČOVO; ZDRAVKO ČOVO; JADRAN DUJO ČOVO; IVA ČOVO</izvorni_sadrzaj>
    <derivirana_varijabla naziv="DomainObject.Predmet.ProtustrankaFormatedOIB_1">  ANA  VUČIIĆ; LUCA ČOVO; STANKO ČOVO; MARIJA BALAJIĆ; NEDILJKO BALAJIĆ; BLAŽ BALAJIĆ; VLADE BALAJIĆ; DRAŽAN BALAJIĆ; JOSIP BALAJIĆ; BLAŽENKA  BALAJIĆ; MIRJANA ANĐELIĆ; DOMAGOJ ČOVO; PETAR ČOVO; JERKO ČOVO; ANTE ČOVO; ANA ČOVO; VATROSLAV ČOVO; ZDRAVKO ČOVO; JADRAN DUJO ČOVO; IVA ČOVO</derivirana_varijabla>
  </DomainObject.Predmet.ProtustrankaFormatedOIB>
  <DomainObject.Predmet.ProtustrankaFormatedWithAdress>
    <izvorni_sadrzaj>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izvorni_sadrzaj>
    <derivirana_varijabla naziv="DomainObject.Predmet.ProtustrankaFormatedWithAdress_1">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derivirana_varijabla>
  </DomainObject.Predmet.ProtustrankaFormatedWithAdress>
  <DomainObject.Predmet.ProtustrankaFormatedWithAdressOIB>
    <izvorni_sadrzaj>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izvorni_sadrzaj>
    <derivirana_varijabla naziv="DomainObject.Predmet.ProtustrankaFormatedWithAdressOIB_1"> 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derivirana_varijabla>
  </DomainObject.Predmet.ProtustrankaFormatedWithAdressOIB>
  <DomainObject.Predmet.ProtustrankaWithAdress>
    <izvorni_sadrzaj>ANA  VUČIIĆ ,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izvorni_sadrzaj>
    <derivirana_varijabla naziv="DomainObject.Predmet.ProtustrankaWithAdress_1">ANA  VUČIIĆ ,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derivirana_varijabla>
  </DomainObject.Predmet.ProtustrankaWithAdress>
  <DomainObject.Predmet.ProtustrankaWithAdressOIB>
    <izvorni_sadrzaj>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izvorni_sadrzaj>
    <derivirana_varijabla naziv="DomainObject.Predmet.ProtustrankaWithAdressOIB_1">ANA  VUČIIĆ, LUCA ČOVO, Karakašica 111., 21230 Karakašica, STANKO ČOVO, Karakašica 111., 21230 Karakašica, MARIJA BALAJIĆ, Karakašica 82., 21230 Karakašica, NEDILJKO BALAJIĆ, Karakašica 82., 21230 Karakašica, BLAŽ BALAJIĆ, Karakašica 82., 21230 Karakašica, VLADE BALAJIĆ, Karakašica 82., 21230 Karakašica, DRAŽAN BALAJIĆ, Karakašica 82., 21230 Karakašica, JOSIP BALAJIĆ, Karakašica 82., 21230 Karakašica, BLAŽENKA  BALAJIĆ, Karakašica 82., 21230 Karakašica, MIRJANA ANĐELIĆ, Domovinskog rata 7., 21240 Vedrine, DOMAGOJ ČOVO, Karakašica 107., 21230 Karakašica, PETAR ČOVO, Cesta mira 7., 21000 Split, JERKO ČOVO, Karakašica 113B, 21230 Karakašica, ANTE ČOVO, Pišćine 2J, 21311 Podstrana, ANA ČOVO, Vinkovačka 23, 21000 Split, VATROSLAV ČOVO, Karakašica 113C, 21230 Karakašica, ZDRAVKO ČOVO, Karakašica 123., 21230 Karakašica, JADRAN DUJO ČOVO, Gollierstr 70., Munchen, IVA ČOVO, Lovretska 9, 21000 Split</derivirana_varijabla>
  </DomainObject.Predmet.ProtustrankaWithAdressOIB>
  <DomainObject.Predmet.ProtustrankaNazivFormated>
    <izvorni_sadrzaj>ANA  VUČIIĆ,LUCA ČOVO,STANKO ČOVO,MARIJA BALAJIĆ,NEDILJKO BALAJIĆ,BLAŽ BALAJIĆ,VLADE BALAJIĆ,DRAŽAN BALAJIĆ,JOSIP BALAJIĆ,BLAŽENKA  BALAJIĆ,MIRJANA ANĐELIĆ,DOMAGOJ ČOVO,PETAR ČOVO,JERKO ČOVO,ANTE ČOVO,ANA ČOVO,VATROSLAV ČOVO,ZDRAVKO ČOVO,JADRAN DUJO ČOVO,IVA ČOVO</izvorni_sadrzaj>
    <derivirana_varijabla naziv="DomainObject.Predmet.ProtustrankaNazivFormated_1">ANA  VUČIIĆ,LUCA ČOVO,STANKO ČOVO,MARIJA BALAJIĆ,NEDILJKO BALAJIĆ,BLAŽ BALAJIĆ,VLADE BALAJIĆ,DRAŽAN BALAJIĆ,JOSIP BALAJIĆ,BLAŽENKA  BALAJIĆ,MIRJANA ANĐELIĆ,DOMAGOJ ČOVO,PETAR ČOVO,JERKO ČOVO,ANTE ČOVO,ANA ČOVO,VATROSLAV ČOVO,ZDRAVKO ČOVO,JADRAN DUJO ČOVO,IVA ČOVO</derivirana_varijabla>
    <derivirana_varijabla naziv="Padez">ANA  VUČIIĆ,LUCA ČOVO,STANKO ČOVO,MARIJA BALAJIĆ,NEDILJKO BALAJIĆ,BLAŽ BALAJIĆ,VLADE BALAJIĆ,DRAŽAN BALAJIĆ,JOSIP BALAJIĆ,BLAŽENKA  BALAJIĆ,MIRJANA ANĐELIĆ,DOMAGOJ ČOVO,PETAR ČOVO,JERKO ČOVO,ANTE ČOVO,ANA ČOVO,VATROSLAV ČOVO,ZDRAVKO ČOVO,JADRAN DUJO ČOVO,IVA ČOVO</derivirana_varijabla>
  </DomainObject.Predmet.ProtustrankaNazivFormated>
  <DomainObject.Predmet.ProtustrankaNazivFormatedOIB>
    <izvorni_sadrzaj>ANA  VUČIIĆ,LUCA ČOVO,STANKO ČOVO,MARIJA BALAJIĆ,NEDILJKO BALAJIĆ,BLAŽ BALAJIĆ,VLADE BALAJIĆ,DRAŽAN BALAJIĆ,JOSIP BALAJIĆ,BLAŽENKA  BALAJIĆ,MIRJANA ANĐELIĆ,DOMAGOJ ČOVO,PETAR ČOVO,JERKO ČOVO,ANTE ČOVO,ANA ČOVO,VATROSLAV ČOVO,ZDRAVKO ČOVO,JADRAN DUJO ČOVO,IVA ČOVO</izvorni_sadrzaj>
    <derivirana_varijabla naziv="DomainObject.Predmet.ProtustrankaNazivFormatedOIB_1">ANA  VUČIIĆ,LUCA ČOVO,STANKO ČOVO,MARIJA BALAJIĆ,NEDILJKO BALAJIĆ,BLAŽ BALAJIĆ,VLADE BALAJIĆ,DRAŽAN BALAJIĆ,JOSIP BALAJIĆ,BLAŽENKA  BALAJIĆ,MIRJANA ANĐELIĆ,DOMAGOJ ČOVO,PETAR ČOVO,JERKO ČOVO,ANTE ČOVO,ANA ČOVO,VATROSLAV ČOVO,ZDRAVKO ČOVO,JADRAN DUJO ČOVO,IVA ČOVO</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61 - Matić Jagoda</izvorni_sadrzaj>
    <derivirana_varijabla naziv="DomainObject.Predmet.Referada.Naziv_1">61 - Matić Jagoda</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 25/I</izvorni_sadrzaj>
    <derivirana_varijabla naziv="DomainObject.Predmet.Referada.Prostorija.Naziv_1">Sudnica 25/I</derivirana_varijabla>
  </DomainObject.Predmet.Referada.Prostorija.Naziv>
  <DomainObject.Predmet.Referada.Prostorija.Oznaka>
    <izvorni_sadrzaj>25/I</izvorni_sadrzaj>
    <derivirana_varijabla naziv="DomainObject.Predmet.Referada.Prostorija.Oznaka_1">25/I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Jagoda Matić</izvorni_sadrzaj>
    <derivirana_varijabla naziv="DomainObject.Predmet.Referada.Sudac_1">Jagoda Matić</derivirana_varijabla>
    <derivirana_varijabla naziv="Dativ">Jagoda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STANISLAV  ČOVO</izvorni_sadrzaj>
    <derivirana_varijabla naziv="DomainObject.Predmet.StrankaFormated_1">  STANISLAV  ČOVO</derivirana_varijabla>
  </DomainObject.Predmet.StrankaFormated>
  <DomainObject.Predmet.StrankaFormatedOIB>
    <izvorni_sadrzaj>  STANISLAV  ČOVO, OIB 57631135482</izvorni_sadrzaj>
    <derivirana_varijabla naziv="DomainObject.Predmet.StrankaFormatedOIB_1">  STANISLAV  ČOVO, OIB 57631135482</derivirana_varijabla>
  </DomainObject.Predmet.StrankaFormatedOIB>
  <DomainObject.Predmet.StrankaFormatedWithAdress>
    <izvorni_sadrzaj> STANISLAV  ČOVO, Karakašica 123., 21230 Karakašica</izvorni_sadrzaj>
    <derivirana_varijabla naziv="DomainObject.Predmet.StrankaFormatedWithAdress_1"> STANISLAV  ČOVO, Karakašica 123., 21230 Karakašica</derivirana_varijabla>
  </DomainObject.Predmet.StrankaFormatedWithAdress>
  <DomainObject.Predmet.StrankaFormatedWithAdressOIB>
    <izvorni_sadrzaj> STANISLAV  ČOVO, OIB 57631135482, Karakašica 123., 21230 Karakašica</izvorni_sadrzaj>
    <derivirana_varijabla naziv="DomainObject.Predmet.StrankaFormatedWithAdressOIB_1"> STANISLAV  ČOVO, OIB 57631135482, Karakašica 123., 21230 Karakašica</derivirana_varijabla>
  </DomainObject.Predmet.StrankaFormatedWithAdressOIB>
  <DomainObject.Predmet.StrankaWithAdress>
    <izvorni_sadrzaj>STANISLAV  ČOVO Karakašica 123.,21230 Karakašica</izvorni_sadrzaj>
    <derivirana_varijabla naziv="DomainObject.Predmet.StrankaWithAdress_1">STANISLAV  ČOVO Karakašica 123.,21230 Karakašica</derivirana_varijabla>
  </DomainObject.Predmet.StrankaWithAdress>
  <DomainObject.Predmet.StrankaWithAdressOIB>
    <izvorni_sadrzaj>STANISLAV  ČOVO, OIB 57631135482, Karakašica 123.,21230 Karakašica</izvorni_sadrzaj>
    <derivirana_varijabla naziv="DomainObject.Predmet.StrankaWithAdressOIB_1">STANISLAV  ČOVO, OIB 57631135482, Karakašica 123.,21230 Karakašica</derivirana_varijabla>
  </DomainObject.Predmet.StrankaWithAdressOIB>
  <DomainObject.Predmet.StrankaNazivFormated>
    <izvorni_sadrzaj>STANISLAV  ČOVO</izvorni_sadrzaj>
    <derivirana_varijabla naziv="DomainObject.Predmet.StrankaNazivFormated_1">STANISLAV  ČOVO</derivirana_varijabla>
    <derivirana_varijabla naziv="Padez">STANISLAV  ČOVO</derivirana_varijabla>
  </DomainObject.Predmet.StrankaNazivFormated>
  <DomainObject.Predmet.StrankaNazivFormatedOIB>
    <izvorni_sadrzaj>STANISLAV  ČOVO, OIB 57631135482</izvorni_sadrzaj>
    <derivirana_varijabla naziv="DomainObject.Predmet.StrankaNazivFormatedOIB_1">STANISLAV  ČOVO, OIB 57631135482</derivirana_varijabla>
  </DomainObject.Predmet.StrankaNazivFormatedOIB>
  <DomainObject.Predmet.Sud.Adresa.Naselje>
    <izvorni_sadrzaj>Sinj</izvorni_sadrzaj>
    <derivirana_varijabla naziv="DomainObject.Predmet.Sud.Adresa.Naselje_1">Sinj</derivirana_varijabla>
  </DomainObject.Predmet.Sud.Adresa.Naselje>
  <DomainObject.Predmet.Sud.Adresa.NaseljeLokativ>
    <izvorni_sadrzaj>Sinju</izvorni_sadrzaj>
    <derivirana_varijabla naziv="DomainObject.Predmet.Sud.Adresa.NaseljeLokativ_1">Sinju</derivirana_varijabla>
  </DomainObject.Predmet.Sud.Adresa.NaseljeLokativ>
  <DomainObject.Predmet.Sud.Adresa.PostBroj>
    <izvorni_sadrzaj>21230</izvorni_sadrzaj>
    <derivirana_varijabla naziv="DomainObject.Predmet.Sud.Adresa.PostBroj_1">21230</derivirana_varijabla>
  </DomainObject.Predmet.Sud.Adresa.PostBroj>
  <DomainObject.Predmet.Sud.Adresa.UlicaIKBR>
    <izvorni_sadrzaj>Put Petrovca 3</izvorni_sadrzaj>
    <derivirana_varijabla naziv="DomainObject.Predmet.Sud.Adresa.UlicaIKBR_1">Put Petrovca 3</derivirana_varijabla>
  </DomainObject.Predmet.Sud.Adresa.UlicaIKBR>
  <DomainObject.Predmet.Sud.Naziv>
    <izvorni_sadrzaj>Općinski sud u Splitu - Stalna služba u Sinju</izvorni_sadrzaj>
    <derivirana_varijabla naziv="DomainObject.Predmet.Sud.Naziv_1">Općinski sud u Splitu - Stalna služba u Sinju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61 - Matić Jagoda</izvorni_sadrzaj>
    <derivirana_varijabla naziv="DomainObject.Predmet.TrenutnaLokacijaSpisa.Naziv_1">61 - Matić Jagoda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Stalne službe Sinj</izvorni_sadrzaj>
    <derivirana_varijabla naziv="DomainObject.Predmet.UstrojstvenaJedinicaVodi.Naziv_1">Pisarnica Stalne službe Sinj</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Dragica Laco</izvorni_sadrzaj>
    <derivirana_varijabla naziv="DomainObject.Predmet.Zapisnicar_1">Dragica Laco</derivirana_varijabla>
    <derivirana_varijabla naziv="Padez">Dragica Laco</derivirana_varijabla>
  </DomainObject.Predmet.Zapisnicar>
  <DomainObject.Predmet.StrankaListFormated>
    <izvorni_sadrzaj>
      <item>STANISLAV  ČOVO</item>
    </izvorni_sadrzaj>
    <derivirana_varijabla naziv="DomainObject.Predmet.StrankaListFormated_1">
      <item>STANISLAV  ČOVO</item>
    </derivirana_varijabla>
  </DomainObject.Predmet.StrankaListFormated>
  <DomainObject.Predmet.StrankaListFormatedOIB>
    <izvorni_sadrzaj>
      <item>STANISLAV  ČOVO, OIB 57631135482</item>
    </izvorni_sadrzaj>
    <derivirana_varijabla naziv="DomainObject.Predmet.StrankaListFormatedOIB_1">
      <item>STANISLAV  ČOVO, OIB 57631135482</item>
    </derivirana_varijabla>
  </DomainObject.Predmet.StrankaListFormatedOIB>
  <DomainObject.Predmet.StrankaListFormatedWithAdress>
    <izvorni_sadrzaj>
      <item>STANISLAV  ČOVO, Karakašica 123., 21230 Karakašica</item>
    </izvorni_sadrzaj>
    <derivirana_varijabla naziv="DomainObject.Predmet.StrankaListFormatedWithAdress_1">
      <item>STANISLAV  ČOVO, Karakašica 123., 21230 Karakašica</item>
    </derivirana_varijabla>
  </DomainObject.Predmet.StrankaListFormatedWithAdress>
  <DomainObject.Predmet.StrankaListFormatedWithAdressOIB>
    <izvorni_sadrzaj>
      <item>STANISLAV  ČOVO, OIB 57631135482, Karakašica 123., 21230 Karakašica</item>
    </izvorni_sadrzaj>
    <derivirana_varijabla naziv="DomainObject.Predmet.StrankaListFormatedWithAdressOIB_1">
      <item>STANISLAV  ČOVO, OIB 57631135482, Karakašica 123., 21230 Karakašica</item>
    </derivirana_varijabla>
  </DomainObject.Predmet.StrankaListFormatedWithAdressOIB>
  <DomainObject.Predmet.StrankaListNazivFormated>
    <izvorni_sadrzaj>
      <item>STANISLAV  ČOVO</item>
    </izvorni_sadrzaj>
    <derivirana_varijabla naziv="DomainObject.Predmet.StrankaListNazivFormated_1">
      <item>STANISLAV  ČOVO</item>
    </derivirana_varijabla>
  </DomainObject.Predmet.StrankaListNazivFormated>
  <DomainObject.Predmet.StrankaListNazivFormatedOIB>
    <izvorni_sadrzaj>
      <item>STANISLAV  ČOVO, OIB 57631135482</item>
    </izvorni_sadrzaj>
    <derivirana_varijabla naziv="DomainObject.Predmet.StrankaListNazivFormatedOIB_1">
      <item>STANISLAV  ČOVO, OIB 57631135482</item>
    </derivirana_varijabla>
  </DomainObject.Predmet.StrankaListNazivFormatedOIB>
  <DomainObject.Predmet.ProtuStrankaListFormated>
    <izvorni_sadrzaj>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izvorni_sadrzaj>
    <derivirana_varijabla naziv="DomainObject.Predmet.ProtuStrankaListFormated_1">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derivirana_varijabla>
  </DomainObject.Predmet.ProtuStrankaListFormated>
  <DomainObject.Predmet.ProtuStrankaListFormatedOIB>
    <izvorni_sadrzaj>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izvorni_sadrzaj>
    <derivirana_varijabla naziv="DomainObject.Predmet.ProtuStrankaListFormatedOIB_1">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derivirana_varijabla>
  </DomainObject.Predmet.ProtuStrankaListFormatedOIB>
  <DomainObject.Predmet.ProtuStrankaListFormatedWithAdress>
    <izvorni_sadrzaj>
      <item>ANA  VUČIIĆ</item>
      <item>LUCA ČOVO, Karakašica 111., 21230 Karakašica</item>
      <item>STANKO ČOVO, Karakašica 111., 21230 Karakašica</item>
      <item>MARIJA BALAJIĆ, Karakašica 82., 21230 Karakašica</item>
      <item>NEDILJKO BALAJIĆ, Karakašica 82., 21230 Karakašica</item>
      <item>BLAŽ BALAJIĆ, Karakašica 82., 21230 Karakašica</item>
      <item>VLADE BALAJIĆ, Karakašica 82., 21230 Karakašica</item>
      <item>DRAŽAN BALAJIĆ, Karakašica 82., 21230 Karakašica</item>
      <item>JOSIP BALAJIĆ, Karakašica 82., 21230 Karakašica</item>
      <item>BLAŽENKA  BALAJIĆ, Karakašica 82., 21230 Karakašica</item>
      <item>MIRJANA ANĐELIĆ, Domovinskog rata 7., 21240 Vedrine</item>
      <item>DOMAGOJ ČOVO, Karakašica 107., 21230 Karakašica</item>
      <item>PETAR ČOVO, Cesta mira 7., 21000 Split</item>
      <item>JERKO ČOVO, Karakašica 113B, 21230 Karakašica</item>
      <item>ANTE ČOVO, Pišćine 2J, 21311 Podstrana</item>
      <item>ANA ČOVO, Vinkovačka 23, 21000 Split</item>
      <item>VATROSLAV ČOVO, Karakašica 113C, 21230 Karakašica</item>
      <item>ZDRAVKO ČOVO, Karakašica 123., 21230 Karakašica</item>
      <item>JADRAN DUJO ČOVO, Gollierstr 70., Munchen</item>
      <item>IVA ČOVO, Lovretska 9, 21000 Split</item>
    </izvorni_sadrzaj>
    <derivirana_varijabla naziv="DomainObject.Predmet.ProtuStrankaListFormatedWithAdress_1">
      <item>ANA  VUČIIĆ</item>
      <item>LUCA ČOVO, Karakašica 111., 21230 Karakašica</item>
      <item>STANKO ČOVO, Karakašica 111., 21230 Karakašica</item>
      <item>MARIJA BALAJIĆ, Karakašica 82., 21230 Karakašica</item>
      <item>NEDILJKO BALAJIĆ, Karakašica 82., 21230 Karakašica</item>
      <item>BLAŽ BALAJIĆ, Karakašica 82., 21230 Karakašica</item>
      <item>VLADE BALAJIĆ, Karakašica 82., 21230 Karakašica</item>
      <item>DRAŽAN BALAJIĆ, Karakašica 82., 21230 Karakašica</item>
      <item>JOSIP BALAJIĆ, Karakašica 82., 21230 Karakašica</item>
      <item>BLAŽENKA  BALAJIĆ, Karakašica 82., 21230 Karakašica</item>
      <item>MIRJANA ANĐELIĆ, Domovinskog rata 7., 21240 Vedrine</item>
      <item>DOMAGOJ ČOVO, Karakašica 107., 21230 Karakašica</item>
      <item>PETAR ČOVO, Cesta mira 7., 21000 Split</item>
      <item>JERKO ČOVO, Karakašica 113B, 21230 Karakašica</item>
      <item>ANTE ČOVO, Pišćine 2J, 21311 Podstrana</item>
      <item>ANA ČOVO, Vinkovačka 23, 21000 Split</item>
      <item>VATROSLAV ČOVO, Karakašica 113C, 21230 Karakašica</item>
      <item>ZDRAVKO ČOVO, Karakašica 123., 21230 Karakašica</item>
      <item>JADRAN DUJO ČOVO, Gollierstr 70., Munchen</item>
      <item>IVA ČOVO, Lovretska 9, 21000 Split</item>
    </derivirana_varijabla>
  </DomainObject.Predmet.ProtuStrankaListFormatedWithAdress>
  <DomainObject.Predmet.ProtuStrankaListFormatedWithAdressOIB>
    <izvorni_sadrzaj>
      <item>ANA  VUČIIĆ</item>
      <item>LUCA ČOVO, Karakašica 111., 21230 Karakašica</item>
      <item>STANKO ČOVO, Karakašica 111., 21230 Karakašica</item>
      <item>MARIJA BALAJIĆ, Karakašica 82., 21230 Karakašica</item>
      <item>NEDILJKO BALAJIĆ, Karakašica 82., 21230 Karakašica</item>
      <item>BLAŽ BALAJIĆ, Karakašica 82., 21230 Karakašica</item>
      <item>VLADE BALAJIĆ, Karakašica 82., 21230 Karakašica</item>
      <item>DRAŽAN BALAJIĆ, Karakašica 82., 21230 Karakašica</item>
      <item>JOSIP BALAJIĆ, Karakašica 82., 21230 Karakašica</item>
      <item>BLAŽENKA  BALAJIĆ, Karakašica 82., 21230 Karakašica</item>
      <item>MIRJANA ANĐELIĆ, Domovinskog rata 7., 21240 Vedrine</item>
      <item>DOMAGOJ ČOVO, Karakašica 107., 21230 Karakašica</item>
      <item>PETAR ČOVO, Cesta mira 7., 21000 Split</item>
      <item>JERKO ČOVO, Karakašica 113B, 21230 Karakašica</item>
      <item>ANTE ČOVO, Pišćine 2J, 21311 Podstrana</item>
      <item>ANA ČOVO, Vinkovačka 23, 21000 Split</item>
      <item>VATROSLAV ČOVO, Karakašica 113C, 21230 Karakašica</item>
      <item>ZDRAVKO ČOVO, Karakašica 123., 21230 Karakašica</item>
      <item>JADRAN DUJO ČOVO, Gollierstr 70., Munchen</item>
      <item>IVA ČOVO, Lovretska 9, 21000 Split</item>
    </izvorni_sadrzaj>
    <derivirana_varijabla naziv="DomainObject.Predmet.ProtuStrankaListFormatedWithAdressOIB_1">
      <item>ANA  VUČIIĆ</item>
      <item>LUCA ČOVO, Karakašica 111., 21230 Karakašica</item>
      <item>STANKO ČOVO, Karakašica 111., 21230 Karakašica</item>
      <item>MARIJA BALAJIĆ, Karakašica 82., 21230 Karakašica</item>
      <item>NEDILJKO BALAJIĆ, Karakašica 82., 21230 Karakašica</item>
      <item>BLAŽ BALAJIĆ, Karakašica 82., 21230 Karakašica</item>
      <item>VLADE BALAJIĆ, Karakašica 82., 21230 Karakašica</item>
      <item>DRAŽAN BALAJIĆ, Karakašica 82., 21230 Karakašica</item>
      <item>JOSIP BALAJIĆ, Karakašica 82., 21230 Karakašica</item>
      <item>BLAŽENKA  BALAJIĆ, Karakašica 82., 21230 Karakašica</item>
      <item>MIRJANA ANĐELIĆ, Domovinskog rata 7., 21240 Vedrine</item>
      <item>DOMAGOJ ČOVO, Karakašica 107., 21230 Karakašica</item>
      <item>PETAR ČOVO, Cesta mira 7., 21000 Split</item>
      <item>JERKO ČOVO, Karakašica 113B, 21230 Karakašica</item>
      <item>ANTE ČOVO, Pišćine 2J, 21311 Podstrana</item>
      <item>ANA ČOVO, Vinkovačka 23, 21000 Split</item>
      <item>VATROSLAV ČOVO, Karakašica 113C, 21230 Karakašica</item>
      <item>ZDRAVKO ČOVO, Karakašica 123., 21230 Karakašica</item>
      <item>JADRAN DUJO ČOVO, Gollierstr 70., Munchen</item>
      <item>IVA ČOVO, Lovretska 9, 21000 Split</item>
    </derivirana_varijabla>
  </DomainObject.Predmet.ProtuStrankaListFormatedWithAdressOIB>
  <DomainObject.Predmet.ProtuStrankaListNazivFormated>
    <izvorni_sadrzaj>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izvorni_sadrzaj>
    <derivirana_varijabla naziv="DomainObject.Predmet.ProtuStrankaListNazivFormated_1">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derivirana_varijabla>
  </DomainObject.Predmet.ProtuStrankaListNazivFormated>
  <DomainObject.Predmet.ProtuStrankaListNazivFormatedOIB>
    <izvorni_sadrzaj>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izvorni_sadrzaj>
    <derivirana_varijabla naziv="DomainObject.Predmet.ProtuStrankaListNazivFormatedOIB_1">
      <item>ANA  VUČIIĆ</item>
      <item>LUCA ČOVO</item>
      <item>STANKO ČOVO</item>
      <item>MARIJA BALAJIĆ</item>
      <item>NEDILJKO BALAJIĆ</item>
      <item>BLAŽ BALAJIĆ</item>
      <item>VLADE BALAJIĆ</item>
      <item>DRAŽAN BALAJIĆ</item>
      <item>JOSIP BALAJIĆ</item>
      <item>BLAŽENKA  BALAJIĆ</item>
      <item>MIRJANA ANĐELIĆ</item>
      <item>DOMAGOJ ČOVO</item>
      <item>PETAR ČOVO</item>
      <item>JERKO ČOVO</item>
      <item>ANTE ČOVO</item>
      <item>ANA ČOVO</item>
      <item>VATROSLAV ČOVO</item>
      <item>ZDRAVKO ČOVO</item>
      <item>JADRAN DUJO ČOVO</item>
      <item>IVA ČOVO</item>
    </derivirana_varijabla>
  </DomainObject.Predmet.ProtuStrankaListNazivFormatedOIB>
  <DomainObject.Predmet.OstaliListFormated>
    <izvorni_sadrzaj>
      <item>Vinko Samardžić</item>
      <item>Antonia Erdelez</item>
      <item>Dušan Biuk</item>
    </izvorni_sadrzaj>
    <derivirana_varijabla naziv="DomainObject.Predmet.OstaliListFormated_1">
      <item>Vinko Samardžić</item>
      <item>Antonia Erdelez</item>
      <item>Dušan Biuk</item>
    </derivirana_varijabla>
    <derivirana_varijabla naziv="DrugaOsoba">
      <item>Vinko Samardžić</item>
      <item>Antonia Erdelez</item>
      <item>Dušan Biuk</item>
    </derivirana_varijabla>
  </DomainObject.Predmet.OstaliListFormated>
  <DomainObject.Predmet.OstaliListFormatedOIB>
    <izvorni_sadrzaj>
      <item>Vinko Samardžić, OIB 51470568169</item>
      <item>Antonia Erdelez, OIB 92178606121</item>
      <item>Dušan Biuk</item>
    </izvorni_sadrzaj>
    <derivirana_varijabla naziv="DomainObject.Predmet.OstaliListFormatedOIB_1">
      <item>Vinko Samardžić, OIB 51470568169</item>
      <item>Antonia Erdelez, OIB 92178606121</item>
      <item>Dušan Biuk</item>
    </derivirana_varijabla>
  </DomainObject.Predmet.OstaliListFormatedOIB>
  <DomainObject.Predmet.OstaliListFormatedWithAdress>
    <izvorni_sadrzaj>
      <item>Vinko Samardžić, Ljudevita Posavskog 12A, 21000 Split</item>
      <item>Antonia Erdelez</item>
      <item>Dušan Biuk</item>
    </izvorni_sadrzaj>
    <derivirana_varijabla naziv="DomainObject.Predmet.OstaliListFormatedWithAdress_1">
      <item>Vinko Samardžić, Ljudevita Posavskog 12A, 21000 Split</item>
      <item>Antonia Erdelez</item>
      <item>Dušan Biuk</item>
    </derivirana_varijabla>
  </DomainObject.Predmet.OstaliListFormatedWithAdress>
  <DomainObject.Predmet.OstaliListFormatedWithAdressOIB>
    <izvorni_sadrzaj>
      <item>Vinko Samardžić, OIB 51470568169, Ljudevita Posavskog 12A, 21000 Split</item>
      <item>Antonia Erdelez, OIB 92178606121</item>
      <item>Dušan Biuk</item>
    </izvorni_sadrzaj>
    <derivirana_varijabla naziv="DomainObject.Predmet.OstaliListFormatedWithAdressOIB_1">
      <item>Vinko Samardžić, OIB 51470568169, Ljudevita Posavskog 12A, 21000 Split</item>
      <item>Antonia Erdelez, OIB 92178606121</item>
      <item>Dušan Biuk</item>
    </derivirana_varijabla>
  </DomainObject.Predmet.OstaliListFormatedWithAdressOIB>
  <DomainObject.Predmet.OstaliListNazivFormated>
    <izvorni_sadrzaj>
      <item>Vinko Samardžić</item>
      <item>Antonia Erdelez</item>
      <item>Dušan Biuk</item>
    </izvorni_sadrzaj>
    <derivirana_varijabla naziv="DomainObject.Predmet.OstaliListNazivFormated_1">
      <item>Vinko Samardžić</item>
      <item>Antonia Erdelez</item>
      <item>Dušan Biuk</item>
    </derivirana_varijabla>
  </DomainObject.Predmet.OstaliListNazivFormated>
  <DomainObject.Predmet.OstaliListNazivFormatedOIB>
    <izvorni_sadrzaj>
      <item>Vinko Samardžić, OIB 51470568169</item>
      <item>Antonia Erdelez, OIB 92178606121</item>
      <item>Dušan Biuk</item>
    </izvorni_sadrzaj>
    <derivirana_varijabla naziv="DomainObject.Predmet.OstaliListNazivFormatedOIB_1">
      <item>Vinko Samardžić, OIB 51470568169</item>
      <item>Antonia Erdelez, OIB 92178606121</item>
      <item>Dušan Biuk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 rujna 2026.</izvorni_sadrzaj>
    <derivirana_varijabla naziv="DomainObject.Datum_1">1. rujna 2026.</derivirana_varijabla>
  </DomainObject.Datum>
  <DomainObject.PoslovniBrojDokumenta>
    <izvorni_sadrzaj/>
    <derivirana_varijabla naziv="DomainObject.PoslovniBrojDokumenta_1"/>
  </DomainObject.PoslovniBrojDokumenta>
  <DomainObject.Predmet.StrankaIDrugi>
    <izvorni_sadrzaj>STANISLAV  ČOVO</izvorni_sadrzaj>
    <derivirana_varijabla naziv="DomainObject.Predmet.StrankaIDrugi_1">STANISLAV  ČOVO</derivirana_varijabla>
  </DomainObject.Predmet.StrankaIDrugi>
  <DomainObject.Predmet.ProtustrankaIDrugi>
    <izvorni_sadrzaj>ANA  VUČIIĆ i dr.</izvorni_sadrzaj>
    <derivirana_varijabla naziv="DomainObject.Predmet.ProtustrankaIDrugi_1">ANA  VUČIIĆ i dr.</derivirana_varijabla>
  </DomainObject.Predmet.ProtustrankaIDrugi>
  <DomainObject.Predmet.StrankaIDrugiAdressOIB>
    <izvorni_sadrzaj>STANISLAV  ČOVO, OIB 57631135482, Karakašica 123., 21230 Karakašica</izvorni_sadrzaj>
    <derivirana_varijabla naziv="DomainObject.Predmet.StrankaIDrugiAdressOIB_1">STANISLAV  ČOVO, OIB 57631135482, Karakašica 123., 21230 Karakašica</derivirana_varijabla>
  </DomainObject.Predmet.StrankaIDrugiAdressOIB>
  <DomainObject.Predmet.ProtustrankaIDrugiAdressOIB>
    <izvorni_sadrzaj>ANA  VUČIIĆ i dr.</izvorni_sadrzaj>
    <derivirana_varijabla naziv="DomainObject.Predmet.ProtustrankaIDrugiAdressOIB_1">ANA  VUČIIĆ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Vinko Samardžić</item>
      <item>STANISLAV  ČOVO</item>
      <item>Antonia Erdelez</item>
      <item>ANA  VUČIIĆ</item>
      <item>ANA ČOVO</item>
      <item>ANTE ČOVO</item>
      <item>BLAŽ BALAJIĆ</item>
      <item>BLAŽENKA  BALAJIĆ</item>
      <item>DOMAGOJ ČOVO</item>
      <item>DRAŽAN BALAJIĆ</item>
      <item>IVA ČOVO</item>
      <item>JADRAN DUJO ČOVO</item>
      <item>JERKO ČOVO</item>
      <item>JOSIP BALAJIĆ</item>
      <item>LUCA ČOVO</item>
      <item>MARIJA BALAJIĆ</item>
      <item>MIRJANA ANĐELIĆ</item>
      <item>NEDILJKO BALAJIĆ</item>
      <item>PETAR ČOVO</item>
      <item>STANKO ČOVO</item>
      <item>VATROSLAV ČOVO</item>
      <item>VLADE BALAJIĆ</item>
      <item>ZDRAVKO ČOVO</item>
      <item>Dušan Biuk</item>
    </izvorni_sadrzaj>
    <derivirana_varijabla naziv="DomainObject.Predmet.SudioniciListNaziv_1">
      <item>Vinko Samardžić</item>
      <item>STANISLAV  ČOVO</item>
      <item>Antonia Erdelez</item>
      <item>ANA  VUČIIĆ</item>
      <item>ANA ČOVO</item>
      <item>ANTE ČOVO</item>
      <item>BLAŽ BALAJIĆ</item>
      <item>BLAŽENKA  BALAJIĆ</item>
      <item>DOMAGOJ ČOVO</item>
      <item>DRAŽAN BALAJIĆ</item>
      <item>IVA ČOVO</item>
      <item>JADRAN DUJO ČOVO</item>
      <item>JERKO ČOVO</item>
      <item>JOSIP BALAJIĆ</item>
      <item>LUCA ČOVO</item>
      <item>MARIJA BALAJIĆ</item>
      <item>MIRJANA ANĐELIĆ</item>
      <item>NEDILJKO BALAJIĆ</item>
      <item>PETAR ČOVO</item>
      <item>STANKO ČOVO</item>
      <item>VATROSLAV ČOVO</item>
      <item>VLADE BALAJIĆ</item>
      <item>ZDRAVKO ČOVO</item>
      <item>Dušan Biuk</item>
    </derivirana_varijabla>
    <derivirana_varijabla naziv="OstaliSudionici">
      <item>Vinko Samardžić</item>
      <item>STANISLAV  ČOVO</item>
      <item>Antonia Erdelez</item>
      <item>ANA  VUČIIĆ</item>
      <item>ANA ČOVO</item>
      <item>ANTE ČOVO</item>
      <item>BLAŽ BALAJIĆ</item>
      <item>BLAŽENKA  BALAJIĆ</item>
      <item>DOMAGOJ ČOVO</item>
      <item>DRAŽAN BALAJIĆ</item>
      <item>IVA ČOVO</item>
      <item>JADRAN DUJO ČOVO</item>
      <item>JERKO ČOVO</item>
      <item>JOSIP BALAJIĆ</item>
      <item>LUCA ČOVO</item>
      <item>MARIJA BALAJIĆ</item>
      <item>MIRJANA ANĐELIĆ</item>
      <item>NEDILJKO BALAJIĆ</item>
      <item>PETAR ČOVO</item>
      <item>STANKO ČOVO</item>
      <item>VATROSLAV ČOVO</item>
      <item>VLADE BALAJIĆ</item>
      <item>ZDRAVKO ČOVO</item>
      <item>Dušan Biuk</item>
    </derivirana_varijabla>
  </DomainObject.Predmet.SudioniciListNaziv>
  <DomainObject.Predmet.SudioniciListAdressOIB>
    <izvorni_sadrzaj>
      <item>Vinko Samardžić, OIB 51470568169, Ljudevita Posavskog 12A,21000 Split</item>
      <item>STANISLAV  ČOVO, OIB 57631135482, Karakašica 123.,21230 Karakašica</item>
      <item>Antonia Erdelez, OIB 92178606121</item>
      <item>ANA  VUČIIĆ</item>
      <item>ANA ČOVO, Vinkovačka 23,21000 Split</item>
      <item>ANTE ČOVO, Pišćine 2J,21311 Podstrana</item>
      <item>BLAŽ BALAJIĆ, Karakašica 82.,21230 Karakašica</item>
      <item>BLAŽENKA  BALAJIĆ, Karakašica 82.,21230 Karakašica</item>
      <item>DOMAGOJ ČOVO, Karakašica 107.,21230 Karakašica</item>
      <item>DRAŽAN BALAJIĆ, Karakašica 82.,21230 Karakašica</item>
      <item>IVA ČOVO, Lovretska 9,21000 Split</item>
      <item>JADRAN DUJO ČOVO, Gollierstr 70.,Munchen</item>
      <item>JERKO ČOVO, Karakašica 113B,21230 Karakašica</item>
      <item>JOSIP BALAJIĆ, Karakašica 82.,21230 Karakašica</item>
      <item>LUCA ČOVO, Karakašica 111.,21230 Karakašica</item>
      <item>MARIJA BALAJIĆ, Karakašica 82.,21230 Karakašica</item>
      <item>MIRJANA ANĐELIĆ, Domovinskog rata 7.,21240 Vedrine</item>
      <item>NEDILJKO BALAJIĆ, Karakašica 82.,21230 Karakašica</item>
      <item>PETAR ČOVO, Cesta mira 7.,21000 Split</item>
      <item>STANKO ČOVO, Karakašica 111.,21230 Karakašica</item>
      <item>VATROSLAV ČOVO, Karakašica 113C,21230 Karakašica</item>
      <item>VLADE BALAJIĆ, Karakašica 82.,21230 Karakašica</item>
      <item>ZDRAVKO ČOVO, Karakašica 123.,21230 Karakašica</item>
      <item>Dušan Biuk</item>
    </izvorni_sadrzaj>
    <derivirana_varijabla naziv="DomainObject.Predmet.SudioniciListAdressOIB_1">
      <item>Vinko Samardžić, OIB 51470568169, Ljudevita Posavskog 12A,21000 Split</item>
      <item>STANISLAV  ČOVO, OIB 57631135482, Karakašica 123.,21230 Karakašica</item>
      <item>Antonia Erdelez, OIB 92178606121</item>
      <item>ANA  VUČIIĆ</item>
      <item>ANA ČOVO, Vinkovačka 23,21000 Split</item>
      <item>ANTE ČOVO, Pišćine 2J,21311 Podstrana</item>
      <item>BLAŽ BALAJIĆ, Karakašica 82.,21230 Karakašica</item>
      <item>BLAŽENKA  BALAJIĆ, Karakašica 82.,21230 Karakašica</item>
      <item>DOMAGOJ ČOVO, Karakašica 107.,21230 Karakašica</item>
      <item>DRAŽAN BALAJIĆ, Karakašica 82.,21230 Karakašica</item>
      <item>IVA ČOVO, Lovretska 9,21000 Split</item>
      <item>JADRAN DUJO ČOVO, Gollierstr 70.,Munchen</item>
      <item>JERKO ČOVO, Karakašica 113B,21230 Karakašica</item>
      <item>JOSIP BALAJIĆ, Karakašica 82.,21230 Karakašica</item>
      <item>LUCA ČOVO, Karakašica 111.,21230 Karakašica</item>
      <item>MARIJA BALAJIĆ, Karakašica 82.,21230 Karakašica</item>
      <item>MIRJANA ANĐELIĆ, Domovinskog rata 7.,21240 Vedrine</item>
      <item>NEDILJKO BALAJIĆ, Karakašica 82.,21230 Karakašica</item>
      <item>PETAR ČOVO, Cesta mira 7.,21000 Split</item>
      <item>STANKO ČOVO, Karakašica 111.,21230 Karakašica</item>
      <item>VATROSLAV ČOVO, Karakašica 113C,21230 Karakašica</item>
      <item>VLADE BALAJIĆ, Karakašica 82.,21230 Karakašica</item>
      <item>ZDRAVKO ČOVO, Karakašica 123.,21230 Karakašica</item>
      <item>Dušan Biuk</item>
    </derivirana_varijabla>
  </DomainObject.Predmet.SudioniciListAdressOIB>
  <DomainObject.UcesnikSudskeRadnje.NazivFormated>
    <izvorni_sadrzaj>JADRAN DUJO ČOVO, Gollierstr 70.,Munchen</izvorni_sadrzaj>
    <derivirana_varijabla naziv="DomainObject.UcesnikSudskeRadnje.NazivFormated_1">JADRAN DUJO ČOVO, Gollierstr 70.,Munchen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51470568169</item>
      <item>, OIB 57631135482</item>
      <item>, OIB 92178606121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51470568169</item>
      <item>, OIB 57631135482</item>
      <item>, OIB 92178606121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UcesnikSudskeRadnje.SudskaRadnja.UcesniciObavijest>
    <izvorni_sadrzaj>1. Tuženik JADRAN DUJO ČOVO, Gollierstr 70., Munchen</izvorni_sadrzaj>
    <derivirana_varijabla naziv="DomainObject.UcesnikSudskeRadnje.SudskaRadnja.UcesniciObavijest_1">1. Tuženik JADRAN DUJO ČOVO, Gollierstr 70., Munchen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svibnja 2020.</izvorni_sadrzaj>
    <derivirana_varijabla naziv="DomainObject.Predmet.DatumPocetkaProcesa_1">19. svibnja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jagoda.matic@ossn.pravosudje.hr</izvorni_sadrzaj>
    <derivirana_varijabla naziv="DomainObject.Sudac.Email_1">jagoda.matic@ossn.pravosudje.hr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6284F-5EEA-40B6-9E07-309E176F031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357</properties:Words>
  <properties:Characters>2081</properties:Characters>
  <properties:Lines>55</properties:Lines>
  <properties:Paragraphs>22</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2020-01-10T14:11:00Z</dcterms:created>
  <dc:creator>wsadmin</dc:creator>
  <dc:description>Ovaj predložak služi kao osnova za kreiranje novih eSPIS predložaka te za upravljanje eSPIS funkcijama tijekom obrade sudskih dokumenata.</dc:description>
  <cp:lastModifiedBy>Dragica Laco</cp:lastModifiedBy>
  <cp:lastPrinted>2019-12-06T11:55:00Z</cp:lastPrinted>
  <dcterms:modified xmlns:xsi="http://www.w3.org/2001/XMLSchema-instance" xsi:type="dcterms:W3CDTF">2026-09-01T11:34:00Z</dcterms:modified>
  <cp:revision>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927462136</vt:lpwstr>
  </prop:property>
  <prop:property fmtid="{D5CDD505-2E9C-101B-9397-08002B2CF9AE}" pid="6" name="Naslov">
    <vt:lpwstr>Poziv za JADRAN DUJO ČOVO - Ročište za glavnu raspravu</vt:lpwstr>
  </prop:property>
  <prop:property fmtid="{D5CDD505-2E9C-101B-9397-08002B2CF9AE}" pid="7" name="Predlozak_id">
    <vt:lpwstr>1000000056</vt:lpwstr>
  </prop:property>
  <prop:property fmtid="{D5CDD505-2E9C-101B-9397-08002B2CF9AE}" pid="8" name="Predlozak_oznaka">
    <vt:lpwstr>PO016</vt:lpwstr>
  </prop:property>
  <prop:property fmtid="{D5CDD505-2E9C-101B-9397-08002B2CF9AE}" pid="9" name="Predlozak_naziv">
    <vt:lpwstr>Poziv - glavna rasprava (Novi ZPP)</vt:lpwstr>
  </prop:property>
</prop:Properties>
</file>